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702" w:rsidRPr="00F206D3" w:rsidRDefault="00E82702" w:rsidP="009E2186">
      <w:pPr>
        <w:spacing w:after="0" w:line="360" w:lineRule="auto"/>
        <w:jc w:val="center"/>
        <w:rPr>
          <w:rFonts w:ascii="Arial" w:hAnsi="Arial" w:cs="Arial"/>
          <w:b/>
          <w:color w:val="000000" w:themeColor="text1"/>
        </w:rPr>
      </w:pPr>
    </w:p>
    <w:p w:rsidR="009E2186" w:rsidRPr="00F206D3" w:rsidRDefault="009E2186" w:rsidP="009E2186">
      <w:pPr>
        <w:spacing w:after="0" w:line="360" w:lineRule="auto"/>
        <w:jc w:val="center"/>
        <w:rPr>
          <w:rFonts w:ascii="Arial" w:hAnsi="Arial" w:cs="Arial"/>
          <w:b/>
          <w:color w:val="000000" w:themeColor="text1"/>
        </w:rPr>
      </w:pPr>
      <w:r w:rsidRPr="00F206D3">
        <w:rPr>
          <w:rFonts w:ascii="Arial" w:hAnsi="Arial" w:cs="Arial"/>
          <w:b/>
          <w:color w:val="000000" w:themeColor="text1"/>
        </w:rPr>
        <w:t xml:space="preserve">PROCESO GESTIÓN DEL TALENTO HUMANO </w:t>
      </w:r>
    </w:p>
    <w:p w:rsidR="009E2186" w:rsidRPr="00F206D3" w:rsidRDefault="00337F37" w:rsidP="009E2186">
      <w:pPr>
        <w:spacing w:after="0" w:line="360" w:lineRule="auto"/>
        <w:jc w:val="center"/>
        <w:rPr>
          <w:rFonts w:ascii="Arial" w:hAnsi="Arial" w:cs="Arial"/>
          <w:b/>
        </w:rPr>
      </w:pPr>
      <w:hyperlink r:id="rId11" w:tooltip="Descargar el documento" w:history="1">
        <w:r w:rsidR="009E2186" w:rsidRPr="00F206D3">
          <w:rPr>
            <w:rFonts w:ascii="Arial" w:hAnsi="Arial" w:cs="Arial"/>
            <w:b/>
          </w:rPr>
          <w:t>FORMATO INFORME MENSUAL EJECUCIÓN CONTRACTUAL</w:t>
        </w:r>
      </w:hyperlink>
    </w:p>
    <w:p w:rsidR="00606FFD" w:rsidRPr="00F206D3" w:rsidRDefault="00606FFD" w:rsidP="00606FFD">
      <w:pPr>
        <w:spacing w:after="0" w:line="360" w:lineRule="auto"/>
        <w:jc w:val="center"/>
        <w:rPr>
          <w:rFonts w:ascii="Arial" w:hAnsi="Arial" w:cs="Arial"/>
          <w:b/>
        </w:rPr>
      </w:pPr>
    </w:p>
    <w:p w:rsidR="00325E49" w:rsidRPr="00F206D3" w:rsidRDefault="00325E49" w:rsidP="00325E49">
      <w:pPr>
        <w:pStyle w:val="Sinespaciado"/>
        <w:tabs>
          <w:tab w:val="center" w:pos="4419"/>
        </w:tabs>
        <w:ind w:left="4678"/>
        <w:rPr>
          <w:rFonts w:ascii="Arial" w:hAnsi="Arial" w:cs="Arial"/>
          <w:color w:val="000000" w:themeColor="text1"/>
        </w:rPr>
      </w:pPr>
      <w:r w:rsidRPr="00F206D3">
        <w:rPr>
          <w:rFonts w:ascii="Arial" w:hAnsi="Arial" w:cs="Arial"/>
        </w:rPr>
        <w:t>Ibagu</w:t>
      </w:r>
      <w:r w:rsidR="00F10C4F" w:rsidRPr="00F206D3">
        <w:rPr>
          <w:rFonts w:ascii="Arial" w:hAnsi="Arial" w:cs="Arial"/>
        </w:rPr>
        <w:t>é</w:t>
      </w:r>
      <w:r w:rsidRPr="00F206D3">
        <w:rPr>
          <w:rFonts w:ascii="Arial" w:hAnsi="Arial" w:cs="Arial"/>
        </w:rPr>
        <w:t xml:space="preserve">, </w:t>
      </w:r>
      <w:r w:rsidR="00EE36B4">
        <w:rPr>
          <w:rFonts w:ascii="Arial" w:hAnsi="Arial" w:cs="Arial"/>
        </w:rPr>
        <w:t>Dic</w:t>
      </w:r>
      <w:r w:rsidR="003B025C">
        <w:rPr>
          <w:rFonts w:ascii="Arial" w:hAnsi="Arial" w:cs="Arial"/>
        </w:rPr>
        <w:t>iem</w:t>
      </w:r>
      <w:r w:rsidR="00D435DD">
        <w:rPr>
          <w:rFonts w:ascii="Arial" w:hAnsi="Arial" w:cs="Arial"/>
        </w:rPr>
        <w:t xml:space="preserve">bre </w:t>
      </w:r>
      <w:r w:rsidRPr="00F206D3">
        <w:rPr>
          <w:rFonts w:ascii="Arial" w:hAnsi="Arial" w:cs="Arial"/>
        </w:rPr>
        <w:t xml:space="preserve">de </w:t>
      </w:r>
      <w:r w:rsidR="00B318A9" w:rsidRPr="00F206D3">
        <w:rPr>
          <w:rFonts w:ascii="Arial" w:hAnsi="Arial" w:cs="Arial"/>
        </w:rPr>
        <w:t>2024</w:t>
      </w:r>
      <w:r w:rsidR="009E2186" w:rsidRPr="00F206D3">
        <w:rPr>
          <w:rFonts w:ascii="Arial" w:hAnsi="Arial" w:cs="Arial"/>
        </w:rPr>
        <w:tab/>
      </w:r>
      <w:r w:rsidRPr="00F206D3">
        <w:rPr>
          <w:rFonts w:ascii="Arial" w:hAnsi="Arial" w:cs="Arial"/>
          <w:color w:val="000000" w:themeColor="text1"/>
        </w:rPr>
        <w:tab/>
      </w:r>
    </w:p>
    <w:p w:rsidR="00D860CF" w:rsidRPr="00F206D3" w:rsidRDefault="00D860CF" w:rsidP="00606FFD">
      <w:pPr>
        <w:pStyle w:val="Sinespaciado"/>
        <w:tabs>
          <w:tab w:val="center" w:pos="4419"/>
        </w:tabs>
        <w:ind w:left="4678"/>
        <w:rPr>
          <w:rFonts w:ascii="Arial" w:hAnsi="Arial" w:cs="Arial"/>
          <w:color w:val="000000" w:themeColor="text1"/>
        </w:rPr>
      </w:pPr>
      <w:r w:rsidRPr="00F206D3">
        <w:rPr>
          <w:rFonts w:ascii="Arial" w:hAnsi="Arial" w:cs="Arial"/>
          <w:color w:val="000000" w:themeColor="text1"/>
        </w:rPr>
        <w:tab/>
      </w:r>
    </w:p>
    <w:p w:rsidR="003074BE" w:rsidRPr="00D435DD" w:rsidRDefault="003074BE" w:rsidP="003074BE">
      <w:pPr>
        <w:pStyle w:val="Sinespaciado"/>
        <w:rPr>
          <w:rFonts w:ascii="Arial" w:hAnsi="Arial" w:cs="Arial"/>
        </w:rPr>
      </w:pPr>
      <w:r w:rsidRPr="00D435DD">
        <w:rPr>
          <w:rFonts w:ascii="Arial" w:eastAsia="Calibri" w:hAnsi="Arial" w:cs="Arial"/>
        </w:rPr>
        <w:t>Señor</w:t>
      </w:r>
    </w:p>
    <w:p w:rsidR="00D435DD" w:rsidRPr="00D435DD" w:rsidRDefault="00D435DD" w:rsidP="00D435DD">
      <w:pPr>
        <w:spacing w:after="0" w:line="240" w:lineRule="auto"/>
        <w:rPr>
          <w:rFonts w:ascii="Arial" w:hAnsi="Arial" w:cs="Arial"/>
        </w:rPr>
      </w:pPr>
      <w:r w:rsidRPr="00D435DD">
        <w:rPr>
          <w:rFonts w:ascii="Arial" w:hAnsi="Arial" w:cs="Arial"/>
        </w:rPr>
        <w:t xml:space="preserve">Jorge Armando Varela </w:t>
      </w:r>
      <w:r w:rsidR="003B025C" w:rsidRPr="00D435DD">
        <w:rPr>
          <w:rFonts w:ascii="Arial" w:hAnsi="Arial" w:cs="Arial"/>
        </w:rPr>
        <w:t>Rendón</w:t>
      </w:r>
    </w:p>
    <w:p w:rsidR="00174FC2" w:rsidRPr="00F206D3" w:rsidRDefault="003074BE" w:rsidP="00174FC2">
      <w:pPr>
        <w:spacing w:after="0" w:line="240" w:lineRule="auto"/>
        <w:rPr>
          <w:rFonts w:ascii="Arial" w:eastAsia="Times New Roman" w:hAnsi="Arial" w:cs="Arial"/>
          <w:color w:val="000000"/>
          <w:lang w:val="es-MX" w:eastAsia="es-MX"/>
        </w:rPr>
      </w:pPr>
      <w:r w:rsidRPr="00D435DD">
        <w:rPr>
          <w:rFonts w:ascii="Arial" w:hAnsi="Arial" w:cs="Arial"/>
        </w:rPr>
        <w:t>SUPERVISORA CONTRATO</w:t>
      </w:r>
      <w:r w:rsidR="00A03F25" w:rsidRPr="00F206D3">
        <w:rPr>
          <w:rFonts w:ascii="Arial" w:eastAsia="Times New Roman" w:hAnsi="Arial" w:cs="Arial"/>
          <w:color w:val="000000"/>
          <w:lang w:val="es-MX" w:eastAsia="es-MX"/>
        </w:rPr>
        <w:t xml:space="preserve"> CO1.PCCNTR.5811226</w:t>
      </w:r>
    </w:p>
    <w:p w:rsidR="00137A86" w:rsidRPr="00F206D3" w:rsidRDefault="00137A86" w:rsidP="00137A86">
      <w:pPr>
        <w:pStyle w:val="Sinespaciado"/>
        <w:rPr>
          <w:rFonts w:ascii="Arial" w:hAnsi="Arial" w:cs="Arial"/>
        </w:rPr>
      </w:pPr>
      <w:r w:rsidRPr="00F206D3">
        <w:rPr>
          <w:rFonts w:ascii="Arial" w:hAnsi="Arial" w:cs="Arial"/>
        </w:rPr>
        <w:t>Cargo del supervisor Coordinador Académic</w:t>
      </w:r>
      <w:r w:rsidR="00B50BD7" w:rsidRPr="00F206D3">
        <w:rPr>
          <w:rFonts w:ascii="Arial" w:hAnsi="Arial" w:cs="Arial"/>
        </w:rPr>
        <w:t>o</w:t>
      </w:r>
    </w:p>
    <w:p w:rsidR="00137A86" w:rsidRPr="00F206D3" w:rsidRDefault="00137A86" w:rsidP="00137A86">
      <w:pPr>
        <w:pStyle w:val="Sinespaciado"/>
        <w:rPr>
          <w:rFonts w:ascii="Arial" w:hAnsi="Arial" w:cs="Arial"/>
        </w:rPr>
      </w:pPr>
      <w:r w:rsidRPr="00F206D3">
        <w:rPr>
          <w:rFonts w:ascii="Arial" w:hAnsi="Arial" w:cs="Arial"/>
        </w:rPr>
        <w:t xml:space="preserve">Centro de Comercio y Servicios SENA Regional Tolima </w:t>
      </w:r>
    </w:p>
    <w:p w:rsidR="00137A86" w:rsidRPr="00F206D3" w:rsidRDefault="00137A86" w:rsidP="00137A86">
      <w:pPr>
        <w:rPr>
          <w:rFonts w:ascii="Arial" w:eastAsiaTheme="minorEastAsia" w:hAnsi="Arial" w:cs="Arial"/>
          <w:lang w:eastAsia="es-CO"/>
        </w:rPr>
      </w:pPr>
    </w:p>
    <w:p w:rsidR="00D860CF" w:rsidRPr="00F206D3" w:rsidRDefault="00D860CF" w:rsidP="00D860CF">
      <w:pPr>
        <w:ind w:left="4678"/>
        <w:jc w:val="both"/>
        <w:rPr>
          <w:rFonts w:ascii="Arial" w:eastAsiaTheme="minorEastAsia" w:hAnsi="Arial" w:cs="Arial"/>
          <w:lang w:eastAsia="es-CO"/>
        </w:rPr>
      </w:pPr>
      <w:r w:rsidRPr="00F206D3">
        <w:rPr>
          <w:rFonts w:ascii="Arial" w:eastAsiaTheme="minorEastAsia" w:hAnsi="Arial" w:cs="Arial"/>
          <w:b/>
          <w:lang w:eastAsia="es-CO"/>
        </w:rPr>
        <w:t>Asunto:</w:t>
      </w:r>
      <w:r w:rsidRPr="00F206D3">
        <w:rPr>
          <w:rFonts w:ascii="Arial" w:eastAsiaTheme="minorEastAsia" w:hAnsi="Arial" w:cs="Arial"/>
          <w:lang w:eastAsia="es-CO"/>
        </w:rPr>
        <w:t xml:space="preserve"> Informe mensual de ejecución contractual Mes </w:t>
      </w:r>
      <w:r w:rsidR="00EE36B4">
        <w:rPr>
          <w:rFonts w:ascii="Arial" w:eastAsiaTheme="minorEastAsia" w:hAnsi="Arial" w:cs="Arial"/>
          <w:lang w:eastAsia="es-CO"/>
        </w:rPr>
        <w:t>dici</w:t>
      </w:r>
      <w:r w:rsidR="003B025C">
        <w:rPr>
          <w:rFonts w:ascii="Arial" w:eastAsiaTheme="minorEastAsia" w:hAnsi="Arial" w:cs="Arial"/>
          <w:lang w:eastAsia="es-CO"/>
        </w:rPr>
        <w:t>em</w:t>
      </w:r>
      <w:r w:rsidR="00D435DD">
        <w:rPr>
          <w:rFonts w:ascii="Arial" w:eastAsiaTheme="minorEastAsia" w:hAnsi="Arial" w:cs="Arial"/>
          <w:lang w:eastAsia="es-CO"/>
        </w:rPr>
        <w:t>bre</w:t>
      </w:r>
      <w:r w:rsidR="0012345C" w:rsidRPr="00F206D3">
        <w:rPr>
          <w:rFonts w:ascii="Arial" w:eastAsiaTheme="minorEastAsia" w:hAnsi="Arial" w:cs="Arial"/>
          <w:lang w:eastAsia="es-CO"/>
        </w:rPr>
        <w:t xml:space="preserve"> del año </w:t>
      </w:r>
      <w:r w:rsidR="00B318A9" w:rsidRPr="00F206D3">
        <w:rPr>
          <w:rFonts w:ascii="Arial" w:eastAsiaTheme="minorEastAsia" w:hAnsi="Arial" w:cs="Arial"/>
          <w:lang w:eastAsia="es-CO"/>
        </w:rPr>
        <w:t>2024</w:t>
      </w:r>
    </w:p>
    <w:p w:rsidR="00E03333" w:rsidRPr="00F206D3" w:rsidRDefault="00E03333" w:rsidP="00B50BD7">
      <w:pPr>
        <w:spacing w:after="0" w:line="240" w:lineRule="auto"/>
        <w:jc w:val="both"/>
        <w:rPr>
          <w:rFonts w:ascii="Arial" w:hAnsi="Arial" w:cs="Arial"/>
        </w:rPr>
      </w:pPr>
      <w:r w:rsidRPr="00F206D3">
        <w:rPr>
          <w:rFonts w:ascii="Arial" w:hAnsi="Arial" w:cs="Arial"/>
          <w:b/>
        </w:rPr>
        <w:t>Referencia</w:t>
      </w:r>
      <w:r w:rsidRPr="00F206D3">
        <w:rPr>
          <w:rFonts w:ascii="Arial" w:hAnsi="Arial" w:cs="Arial"/>
        </w:rPr>
        <w:t xml:space="preserve">: </w:t>
      </w:r>
      <w:bookmarkStart w:id="0" w:name="_Hlk132920125"/>
      <w:r w:rsidR="00B50BD7" w:rsidRPr="00F206D3">
        <w:rPr>
          <w:rFonts w:ascii="Arial" w:eastAsia="Times New Roman" w:hAnsi="Arial" w:cs="Arial"/>
          <w:color w:val="000000"/>
          <w:lang w:val="es-MX" w:eastAsia="es-MX"/>
        </w:rPr>
        <w:t xml:space="preserve">CO1.PCCNTR.5811226 </w:t>
      </w:r>
      <w:r w:rsidRPr="00F206D3">
        <w:rPr>
          <w:rFonts w:ascii="Arial" w:hAnsi="Arial" w:cs="Arial"/>
        </w:rPr>
        <w:t xml:space="preserve">del año </w:t>
      </w:r>
      <w:r w:rsidR="00B318A9" w:rsidRPr="00F206D3">
        <w:rPr>
          <w:rFonts w:ascii="Arial" w:hAnsi="Arial" w:cs="Arial"/>
        </w:rPr>
        <w:t>2024</w:t>
      </w:r>
      <w:bookmarkEnd w:id="0"/>
    </w:p>
    <w:p w:rsidR="00E03333" w:rsidRPr="00F206D3" w:rsidRDefault="00E03333" w:rsidP="00E03333">
      <w:pPr>
        <w:pStyle w:val="Sinespaciado"/>
        <w:jc w:val="both"/>
        <w:rPr>
          <w:rFonts w:ascii="Arial" w:hAnsi="Arial" w:cs="Arial"/>
        </w:rPr>
      </w:pPr>
    </w:p>
    <w:p w:rsidR="00B50BD7" w:rsidRPr="00F206D3" w:rsidRDefault="00B50BD7" w:rsidP="0003589C">
      <w:pPr>
        <w:spacing w:line="240" w:lineRule="auto"/>
        <w:jc w:val="both"/>
        <w:rPr>
          <w:rFonts w:ascii="Arial" w:hAnsi="Arial" w:cs="Arial"/>
        </w:rPr>
      </w:pPr>
      <w:r w:rsidRPr="00F206D3">
        <w:rPr>
          <w:rFonts w:ascii="Arial" w:hAnsi="Arial" w:cs="Arial"/>
          <w:b/>
        </w:rPr>
        <w:t xml:space="preserve">MARTHA DENIS ROJAS MARTINEZ, </w:t>
      </w:r>
      <w:r w:rsidRPr="00F206D3">
        <w:rPr>
          <w:rFonts w:ascii="Arial" w:hAnsi="Arial" w:cs="Arial"/>
        </w:rPr>
        <w:t>identificado con la cédula de ciudadanía No. 65696522  de Espinal, en mi calidad de Contratista del SENA, en Centro de Comercio y Servicios, en</w:t>
      </w:r>
      <w:r w:rsidR="0003589C">
        <w:rPr>
          <w:rFonts w:ascii="Arial" w:hAnsi="Arial" w:cs="Arial"/>
        </w:rPr>
        <w:t xml:space="preserve"> </w:t>
      </w:r>
      <w:r w:rsidRPr="00F206D3">
        <w:rPr>
          <w:rFonts w:ascii="Arial" w:hAnsi="Arial" w:cs="Arial"/>
          <w:spacing w:val="-1"/>
        </w:rPr>
        <w:t>cumplimiento</w:t>
      </w:r>
      <w:r w:rsidR="0003589C">
        <w:rPr>
          <w:rFonts w:ascii="Arial" w:hAnsi="Arial" w:cs="Arial"/>
          <w:spacing w:val="-1"/>
        </w:rPr>
        <w:t xml:space="preserve"> </w:t>
      </w:r>
      <w:r w:rsidRPr="00F206D3">
        <w:rPr>
          <w:rFonts w:ascii="Arial" w:hAnsi="Arial" w:cs="Arial"/>
          <w:spacing w:val="-1"/>
        </w:rPr>
        <w:t>del</w:t>
      </w:r>
      <w:r w:rsidR="0003589C">
        <w:rPr>
          <w:rFonts w:ascii="Arial" w:hAnsi="Arial" w:cs="Arial"/>
          <w:spacing w:val="-1"/>
        </w:rPr>
        <w:t xml:space="preserve"> </w:t>
      </w:r>
      <w:r w:rsidRPr="00F206D3">
        <w:rPr>
          <w:rFonts w:ascii="Arial" w:hAnsi="Arial" w:cs="Arial"/>
          <w:spacing w:val="-1"/>
        </w:rPr>
        <w:t>Contrato</w:t>
      </w:r>
      <w:r w:rsidR="0003589C">
        <w:rPr>
          <w:rFonts w:ascii="Arial" w:hAnsi="Arial" w:cs="Arial"/>
          <w:spacing w:val="-1"/>
        </w:rPr>
        <w:t xml:space="preserve"> </w:t>
      </w:r>
      <w:r w:rsidRPr="00F206D3">
        <w:rPr>
          <w:rFonts w:ascii="Arial" w:hAnsi="Arial" w:cs="Arial"/>
          <w:spacing w:val="-1"/>
        </w:rPr>
        <w:t>de</w:t>
      </w:r>
      <w:r w:rsidR="0003589C">
        <w:rPr>
          <w:rFonts w:ascii="Arial" w:hAnsi="Arial" w:cs="Arial"/>
          <w:spacing w:val="-1"/>
        </w:rPr>
        <w:t xml:space="preserve"> </w:t>
      </w:r>
      <w:r w:rsidRPr="00F206D3">
        <w:rPr>
          <w:rFonts w:ascii="Arial" w:hAnsi="Arial" w:cs="Arial"/>
          <w:spacing w:val="-1"/>
        </w:rPr>
        <w:t>Prestación</w:t>
      </w:r>
      <w:r w:rsidR="0003589C">
        <w:rPr>
          <w:rFonts w:ascii="Arial" w:hAnsi="Arial" w:cs="Arial"/>
          <w:spacing w:val="-1"/>
        </w:rPr>
        <w:t xml:space="preserve"> </w:t>
      </w:r>
      <w:r w:rsidRPr="00F206D3">
        <w:rPr>
          <w:rFonts w:ascii="Arial" w:hAnsi="Arial" w:cs="Arial"/>
        </w:rPr>
        <w:t>de</w:t>
      </w:r>
      <w:r w:rsidR="0003589C">
        <w:rPr>
          <w:rFonts w:ascii="Arial" w:hAnsi="Arial" w:cs="Arial"/>
        </w:rPr>
        <w:t xml:space="preserve"> </w:t>
      </w:r>
      <w:r w:rsidRPr="00F206D3">
        <w:rPr>
          <w:rFonts w:ascii="Arial" w:hAnsi="Arial" w:cs="Arial"/>
        </w:rPr>
        <w:t>Servicios</w:t>
      </w:r>
      <w:r w:rsidR="0003589C">
        <w:rPr>
          <w:rFonts w:ascii="Arial" w:hAnsi="Arial" w:cs="Arial"/>
        </w:rPr>
        <w:t xml:space="preserve"> </w:t>
      </w:r>
      <w:r w:rsidRPr="00F206D3">
        <w:rPr>
          <w:rFonts w:ascii="Arial" w:hAnsi="Arial" w:cs="Arial"/>
        </w:rPr>
        <w:t>de</w:t>
      </w:r>
      <w:r w:rsidR="0003589C">
        <w:rPr>
          <w:rFonts w:ascii="Arial" w:hAnsi="Arial" w:cs="Arial"/>
        </w:rPr>
        <w:t xml:space="preserve"> </w:t>
      </w:r>
      <w:r w:rsidRPr="00F206D3">
        <w:rPr>
          <w:rFonts w:ascii="Arial" w:hAnsi="Arial" w:cs="Arial"/>
        </w:rPr>
        <w:t>la</w:t>
      </w:r>
      <w:r w:rsidR="0003589C">
        <w:rPr>
          <w:rFonts w:ascii="Arial" w:hAnsi="Arial" w:cs="Arial"/>
        </w:rPr>
        <w:t xml:space="preserve"> </w:t>
      </w:r>
      <w:r w:rsidRPr="00F206D3">
        <w:rPr>
          <w:rFonts w:ascii="Arial" w:hAnsi="Arial" w:cs="Arial"/>
        </w:rPr>
        <w:t>referencia,</w:t>
      </w:r>
      <w:r w:rsidR="0003589C">
        <w:rPr>
          <w:rFonts w:ascii="Arial" w:hAnsi="Arial" w:cs="Arial"/>
        </w:rPr>
        <w:t xml:space="preserve"> </w:t>
      </w:r>
      <w:r w:rsidRPr="00F206D3">
        <w:rPr>
          <w:rFonts w:ascii="Arial" w:hAnsi="Arial" w:cs="Arial"/>
        </w:rPr>
        <w:t>a</w:t>
      </w:r>
      <w:r w:rsidR="0003589C">
        <w:rPr>
          <w:rFonts w:ascii="Arial" w:hAnsi="Arial" w:cs="Arial"/>
        </w:rPr>
        <w:t xml:space="preserve"> </w:t>
      </w:r>
      <w:r w:rsidRPr="00F206D3">
        <w:rPr>
          <w:rFonts w:ascii="Arial" w:hAnsi="Arial" w:cs="Arial"/>
        </w:rPr>
        <w:t>continuación,</w:t>
      </w:r>
      <w:r w:rsidR="0003589C">
        <w:rPr>
          <w:rFonts w:ascii="Arial" w:hAnsi="Arial" w:cs="Arial"/>
        </w:rPr>
        <w:t xml:space="preserve"> </w:t>
      </w:r>
      <w:r w:rsidRPr="00F206D3">
        <w:rPr>
          <w:rFonts w:ascii="Arial" w:hAnsi="Arial" w:cs="Arial"/>
        </w:rPr>
        <w:t>presento</w:t>
      </w:r>
      <w:r w:rsidR="0003589C">
        <w:rPr>
          <w:rFonts w:ascii="Arial" w:hAnsi="Arial" w:cs="Arial"/>
        </w:rPr>
        <w:t xml:space="preserve"> </w:t>
      </w:r>
      <w:r w:rsidRPr="00F206D3">
        <w:rPr>
          <w:rFonts w:ascii="Arial" w:hAnsi="Arial" w:cs="Arial"/>
        </w:rPr>
        <w:t>el</w:t>
      </w:r>
      <w:r w:rsidR="0003589C">
        <w:rPr>
          <w:rFonts w:ascii="Arial" w:hAnsi="Arial" w:cs="Arial"/>
        </w:rPr>
        <w:t xml:space="preserve"> </w:t>
      </w:r>
      <w:r w:rsidRPr="00F206D3">
        <w:rPr>
          <w:rFonts w:ascii="Arial" w:hAnsi="Arial" w:cs="Arial"/>
        </w:rPr>
        <w:t>Informede actividades</w:t>
      </w:r>
      <w:r w:rsidR="00D435DD">
        <w:rPr>
          <w:rFonts w:ascii="Arial" w:hAnsi="Arial" w:cs="Arial"/>
        </w:rPr>
        <w:t xml:space="preserve"> </w:t>
      </w:r>
      <w:r w:rsidRPr="00F206D3">
        <w:rPr>
          <w:rFonts w:ascii="Arial" w:hAnsi="Arial" w:cs="Arial"/>
        </w:rPr>
        <w:t>realizadas</w:t>
      </w:r>
      <w:r w:rsidR="00D435DD">
        <w:rPr>
          <w:rFonts w:ascii="Arial" w:hAnsi="Arial" w:cs="Arial"/>
        </w:rPr>
        <w:t xml:space="preserve"> </w:t>
      </w:r>
      <w:r w:rsidRPr="00F206D3">
        <w:rPr>
          <w:rFonts w:ascii="Arial" w:hAnsi="Arial" w:cs="Arial"/>
        </w:rPr>
        <w:t>en</w:t>
      </w:r>
      <w:r w:rsidR="00D435DD">
        <w:rPr>
          <w:rFonts w:ascii="Arial" w:hAnsi="Arial" w:cs="Arial"/>
        </w:rPr>
        <w:t xml:space="preserve"> </w:t>
      </w:r>
      <w:r w:rsidRPr="00F206D3">
        <w:rPr>
          <w:rFonts w:ascii="Arial" w:hAnsi="Arial" w:cs="Arial"/>
        </w:rPr>
        <w:t>el</w:t>
      </w:r>
      <w:r w:rsidR="00D435DD">
        <w:rPr>
          <w:rFonts w:ascii="Arial" w:hAnsi="Arial" w:cs="Arial"/>
        </w:rPr>
        <w:t xml:space="preserve"> </w:t>
      </w:r>
      <w:r w:rsidRPr="00F206D3">
        <w:rPr>
          <w:rFonts w:ascii="Arial" w:hAnsi="Arial" w:cs="Arial"/>
        </w:rPr>
        <w:t>mes</w:t>
      </w:r>
      <w:r w:rsidR="00D435DD">
        <w:rPr>
          <w:rFonts w:ascii="Arial" w:hAnsi="Arial" w:cs="Arial"/>
        </w:rPr>
        <w:t xml:space="preserve"> </w:t>
      </w:r>
      <w:r w:rsidRPr="00F206D3">
        <w:rPr>
          <w:rFonts w:ascii="Arial" w:hAnsi="Arial" w:cs="Arial"/>
        </w:rPr>
        <w:t>objeto</w:t>
      </w:r>
      <w:r w:rsidR="00D435DD">
        <w:rPr>
          <w:rFonts w:ascii="Arial" w:hAnsi="Arial" w:cs="Arial"/>
        </w:rPr>
        <w:t xml:space="preserve"> </w:t>
      </w:r>
      <w:r w:rsidRPr="00F206D3">
        <w:rPr>
          <w:rFonts w:ascii="Arial" w:hAnsi="Arial" w:cs="Arial"/>
        </w:rPr>
        <w:t>de</w:t>
      </w:r>
      <w:r w:rsidR="00D435DD">
        <w:rPr>
          <w:rFonts w:ascii="Arial" w:hAnsi="Arial" w:cs="Arial"/>
        </w:rPr>
        <w:t xml:space="preserve"> </w:t>
      </w:r>
      <w:r w:rsidRPr="00F206D3">
        <w:rPr>
          <w:rFonts w:ascii="Arial" w:hAnsi="Arial" w:cs="Arial"/>
        </w:rPr>
        <w:t>cobro</w:t>
      </w:r>
      <w:r w:rsidR="00D435DD">
        <w:rPr>
          <w:rFonts w:ascii="Arial" w:hAnsi="Arial" w:cs="Arial"/>
        </w:rPr>
        <w:t>.</w:t>
      </w:r>
    </w:p>
    <w:p w:rsidR="00E03333" w:rsidRPr="00F206D3" w:rsidRDefault="00E03333" w:rsidP="00E03333">
      <w:pPr>
        <w:pStyle w:val="Sinespaciado"/>
        <w:jc w:val="both"/>
        <w:rPr>
          <w:rFonts w:ascii="Arial" w:eastAsia="Calibri" w:hAnsi="Arial" w:cs="Arial"/>
        </w:rPr>
      </w:pPr>
    </w:p>
    <w:p w:rsidR="006D507C" w:rsidRPr="00F206D3" w:rsidRDefault="00E03333" w:rsidP="006D507C">
      <w:pPr>
        <w:pStyle w:val="Sinespaciado"/>
        <w:jc w:val="both"/>
        <w:rPr>
          <w:rFonts w:ascii="Arial" w:hAnsi="Arial" w:cs="Arial"/>
        </w:rPr>
      </w:pPr>
      <w:r w:rsidRPr="00F206D3">
        <w:rPr>
          <w:rFonts w:ascii="Arial" w:hAnsi="Arial" w:cs="Arial"/>
          <w:b/>
          <w:bCs/>
        </w:rPr>
        <w:t>Valor y forma de Pago</w:t>
      </w:r>
      <w:r w:rsidR="006D507C" w:rsidRPr="00F206D3">
        <w:rPr>
          <w:rFonts w:ascii="Arial" w:hAnsi="Arial" w:cs="Arial"/>
        </w:rPr>
        <w:t xml:space="preserve">Se fija como valor total para el contrato la suma de </w:t>
      </w:r>
      <w:r w:rsidR="006B1F27">
        <w:rPr>
          <w:rFonts w:ascii="Arial" w:hAnsi="Arial" w:cs="Arial"/>
        </w:rPr>
        <w:t>CUARENTA Y SEIS</w:t>
      </w:r>
      <w:r w:rsidR="006D507C" w:rsidRPr="00F206D3">
        <w:rPr>
          <w:rFonts w:ascii="Arial" w:hAnsi="Arial" w:cs="Arial"/>
        </w:rPr>
        <w:t xml:space="preserve"> MILLONES </w:t>
      </w:r>
      <w:r w:rsidR="006B1F27">
        <w:rPr>
          <w:rFonts w:ascii="Arial" w:hAnsi="Arial" w:cs="Arial"/>
        </w:rPr>
        <w:t>OCHOCIENTOS  OCHENTA Y OCHO</w:t>
      </w:r>
      <w:r w:rsidR="006D507C" w:rsidRPr="00F206D3">
        <w:rPr>
          <w:rFonts w:ascii="Arial" w:hAnsi="Arial" w:cs="Arial"/>
        </w:rPr>
        <w:t xml:space="preserve"> MIL </w:t>
      </w:r>
      <w:r w:rsidR="006B1F27">
        <w:rPr>
          <w:rFonts w:ascii="Arial" w:hAnsi="Arial" w:cs="Arial"/>
        </w:rPr>
        <w:t>TRECIENTOS TREINTA  CUATRO PESOS M/CTE. ($46.888.334</w:t>
      </w:r>
      <w:r w:rsidR="006D507C" w:rsidRPr="00F206D3">
        <w:rPr>
          <w:rFonts w:ascii="Arial" w:hAnsi="Arial" w:cs="Arial"/>
        </w:rPr>
        <w:t>). Esta suma será pagada por el SENA al contratista de la siguiente manera: a) Un primer pago correspondiente al mes de enero de 2024 por valor de DOCIENTOS NOVENTA Y SIETE MIL SETECIENTOS   TRES MIL PESO</w:t>
      </w:r>
      <w:r w:rsidR="001D3752">
        <w:rPr>
          <w:rFonts w:ascii="Arial" w:hAnsi="Arial" w:cs="Arial"/>
        </w:rPr>
        <w:t>S M/CTE. ($297.703). b) diez (9</w:t>
      </w:r>
      <w:r w:rsidR="006D507C" w:rsidRPr="00F206D3">
        <w:rPr>
          <w:rFonts w:ascii="Arial" w:hAnsi="Arial" w:cs="Arial"/>
        </w:rPr>
        <w:t xml:space="preserve">) pagos iguales por los meses de febrero a </w:t>
      </w:r>
      <w:r w:rsidR="006B1F27">
        <w:rPr>
          <w:rFonts w:ascii="Arial" w:hAnsi="Arial" w:cs="Arial"/>
        </w:rPr>
        <w:t>noviembre</w:t>
      </w:r>
      <w:r w:rsidR="006D507C" w:rsidRPr="00F206D3">
        <w:rPr>
          <w:rFonts w:ascii="Arial" w:hAnsi="Arial" w:cs="Arial"/>
        </w:rPr>
        <w:t xml:space="preserve"> de 2024, por valor de CUATRO MILLONES CUATROCIENTOS SESENTA Y CINCO MIL QUINIENTOS CUARENTA Y CINCO PESOS M/CTE. ($4.465.545) cada uno. C) Un último pag</w:t>
      </w:r>
      <w:r w:rsidR="001D3752">
        <w:rPr>
          <w:rFonts w:ascii="Arial" w:hAnsi="Arial" w:cs="Arial"/>
        </w:rPr>
        <w:t>o correspondiente al  trece de mes de diciem</w:t>
      </w:r>
      <w:r w:rsidR="006D507C" w:rsidRPr="00F206D3">
        <w:rPr>
          <w:rFonts w:ascii="Arial" w:hAnsi="Arial" w:cs="Arial"/>
        </w:rPr>
        <w:t xml:space="preserve">bre de 2024 por valor de UN MILLON </w:t>
      </w:r>
      <w:r w:rsidR="006B1F27">
        <w:rPr>
          <w:rFonts w:ascii="Arial" w:hAnsi="Arial" w:cs="Arial"/>
        </w:rPr>
        <w:t>NOVECIENTOS TREINTA CINCO</w:t>
      </w:r>
      <w:r w:rsidR="006D507C" w:rsidRPr="00F206D3">
        <w:rPr>
          <w:rFonts w:ascii="Arial" w:hAnsi="Arial" w:cs="Arial"/>
        </w:rPr>
        <w:t xml:space="preserve"> MIL NOVECIENTOS SESENT</w:t>
      </w:r>
      <w:r w:rsidR="000C6B70">
        <w:rPr>
          <w:rFonts w:ascii="Arial" w:hAnsi="Arial" w:cs="Arial"/>
        </w:rPr>
        <w:t>A Y NUEVE</w:t>
      </w:r>
      <w:r w:rsidR="006B1F27">
        <w:rPr>
          <w:rFonts w:ascii="Arial" w:hAnsi="Arial" w:cs="Arial"/>
        </w:rPr>
        <w:t xml:space="preserve"> PESOS M/CTE. ($1.935.069</w:t>
      </w:r>
      <w:r w:rsidR="006D507C" w:rsidRPr="00F206D3">
        <w:rPr>
          <w:rFonts w:ascii="Arial" w:hAnsi="Arial" w:cs="Arial"/>
        </w:rPr>
        <w:t>)</w:t>
      </w:r>
    </w:p>
    <w:p w:rsidR="002831BC" w:rsidRPr="00F206D3" w:rsidRDefault="002831BC" w:rsidP="00C40E94">
      <w:pPr>
        <w:pStyle w:val="Sinespaciado"/>
        <w:jc w:val="both"/>
        <w:rPr>
          <w:rFonts w:ascii="Arial" w:hAnsi="Arial" w:cs="Arial"/>
        </w:rPr>
      </w:pPr>
    </w:p>
    <w:p w:rsidR="00E6463F" w:rsidRPr="00F206D3" w:rsidRDefault="00E6463F" w:rsidP="000C6B70">
      <w:pPr>
        <w:spacing w:line="240" w:lineRule="auto"/>
        <w:ind w:right="257"/>
        <w:jc w:val="both"/>
        <w:rPr>
          <w:rFonts w:ascii="Arial" w:hAnsi="Arial" w:cs="Arial"/>
        </w:rPr>
      </w:pPr>
      <w:r w:rsidRPr="00F206D3">
        <w:rPr>
          <w:rFonts w:ascii="Arial" w:hAnsi="Arial" w:cs="Arial"/>
        </w:rPr>
        <w:t>Los honorarios serán pagados por el SENA al contratista de acuerdo con el cronograma definido por la Dirección</w:t>
      </w:r>
      <w:r w:rsidR="000C6B70">
        <w:rPr>
          <w:rFonts w:ascii="Arial" w:hAnsi="Arial" w:cs="Arial"/>
        </w:rPr>
        <w:t xml:space="preserve"> </w:t>
      </w:r>
      <w:r w:rsidRPr="00F206D3">
        <w:rPr>
          <w:rFonts w:ascii="Arial" w:hAnsi="Arial" w:cs="Arial"/>
        </w:rPr>
        <w:t xml:space="preserve">Administrativa y Financiera de la Dirección General, en la </w:t>
      </w:r>
      <w:r w:rsidRPr="00F206D3">
        <w:rPr>
          <w:rFonts w:ascii="Arial" w:hAnsi="Arial" w:cs="Arial"/>
          <w:b/>
        </w:rPr>
        <w:t xml:space="preserve">CUENTA DE AHORROS N° 59742215371 </w:t>
      </w:r>
      <w:r w:rsidRPr="00F206D3">
        <w:rPr>
          <w:rFonts w:ascii="Arial" w:hAnsi="Arial" w:cs="Arial"/>
        </w:rPr>
        <w:t>de</w:t>
      </w:r>
      <w:r w:rsidR="000C6B70">
        <w:rPr>
          <w:rFonts w:ascii="Arial" w:hAnsi="Arial" w:cs="Arial"/>
        </w:rPr>
        <w:t xml:space="preserve"> </w:t>
      </w:r>
      <w:r w:rsidRPr="00F206D3">
        <w:rPr>
          <w:rFonts w:ascii="Arial" w:hAnsi="Arial" w:cs="Arial"/>
          <w:b/>
        </w:rPr>
        <w:t>BANCOLOMBIA</w:t>
      </w:r>
      <w:r w:rsidRPr="00F206D3">
        <w:rPr>
          <w:rFonts w:ascii="Arial" w:hAnsi="Arial" w:cs="Arial"/>
        </w:rPr>
        <w:t xml:space="preserve">, cuyo titular es el Contratista; </w:t>
      </w:r>
      <w:r w:rsidRPr="00F206D3">
        <w:rPr>
          <w:rFonts w:ascii="Arial" w:hAnsi="Arial" w:cs="Arial"/>
          <w:b/>
        </w:rPr>
        <w:t>PARAGRAFO PRIMERO:</w:t>
      </w:r>
      <w:r w:rsidR="000C6B70">
        <w:rPr>
          <w:rFonts w:ascii="Arial" w:hAnsi="Arial" w:cs="Arial"/>
          <w:b/>
        </w:rPr>
        <w:t xml:space="preserve"> </w:t>
      </w:r>
      <w:r w:rsidRPr="00F206D3">
        <w:rPr>
          <w:rFonts w:ascii="Arial" w:hAnsi="Arial" w:cs="Arial"/>
        </w:rPr>
        <w:t>el cambio de cuenta por parte del</w:t>
      </w:r>
      <w:r w:rsidR="000C6B70">
        <w:rPr>
          <w:rFonts w:ascii="Arial" w:hAnsi="Arial" w:cs="Arial"/>
        </w:rPr>
        <w:t xml:space="preserve"> </w:t>
      </w:r>
      <w:r w:rsidRPr="00F206D3">
        <w:rPr>
          <w:rFonts w:ascii="Arial" w:hAnsi="Arial" w:cs="Arial"/>
        </w:rPr>
        <w:t>contratista</w:t>
      </w:r>
      <w:r w:rsidR="000C6B70">
        <w:rPr>
          <w:rFonts w:ascii="Arial" w:hAnsi="Arial" w:cs="Arial"/>
        </w:rPr>
        <w:t xml:space="preserve"> </w:t>
      </w:r>
      <w:r w:rsidRPr="00F206D3">
        <w:rPr>
          <w:rFonts w:ascii="Arial" w:hAnsi="Arial" w:cs="Arial"/>
        </w:rPr>
        <w:t>deberá</w:t>
      </w:r>
      <w:r w:rsidR="000C6B70">
        <w:rPr>
          <w:rFonts w:ascii="Arial" w:hAnsi="Arial" w:cs="Arial"/>
        </w:rPr>
        <w:t xml:space="preserve"> </w:t>
      </w:r>
      <w:r w:rsidRPr="00F206D3">
        <w:rPr>
          <w:rFonts w:ascii="Arial" w:hAnsi="Arial" w:cs="Arial"/>
        </w:rPr>
        <w:t>ser</w:t>
      </w:r>
      <w:r w:rsidR="000C6B70">
        <w:rPr>
          <w:rFonts w:ascii="Arial" w:hAnsi="Arial" w:cs="Arial"/>
        </w:rPr>
        <w:t xml:space="preserve"> </w:t>
      </w:r>
      <w:r w:rsidRPr="00F206D3">
        <w:rPr>
          <w:rFonts w:ascii="Arial" w:hAnsi="Arial" w:cs="Arial"/>
        </w:rPr>
        <w:t>informada</w:t>
      </w:r>
      <w:r w:rsidR="000C6B70">
        <w:rPr>
          <w:rFonts w:ascii="Arial" w:hAnsi="Arial" w:cs="Arial"/>
        </w:rPr>
        <w:t xml:space="preserve"> </w:t>
      </w:r>
      <w:r w:rsidRPr="00F206D3">
        <w:rPr>
          <w:rFonts w:ascii="Arial" w:hAnsi="Arial" w:cs="Arial"/>
        </w:rPr>
        <w:t>al</w:t>
      </w:r>
      <w:r w:rsidR="000C6B70">
        <w:rPr>
          <w:rFonts w:ascii="Arial" w:hAnsi="Arial" w:cs="Arial"/>
        </w:rPr>
        <w:t xml:space="preserve"> </w:t>
      </w:r>
      <w:r w:rsidRPr="00F206D3">
        <w:rPr>
          <w:rFonts w:ascii="Arial" w:hAnsi="Arial" w:cs="Arial"/>
        </w:rPr>
        <w:t>supervisor</w:t>
      </w:r>
      <w:r w:rsidR="000C6B70">
        <w:rPr>
          <w:rFonts w:ascii="Arial" w:hAnsi="Arial" w:cs="Arial"/>
        </w:rPr>
        <w:t xml:space="preserve"> </w:t>
      </w:r>
      <w:r w:rsidRPr="00F206D3">
        <w:rPr>
          <w:rFonts w:ascii="Arial" w:hAnsi="Arial" w:cs="Arial"/>
        </w:rPr>
        <w:t>del</w:t>
      </w:r>
      <w:r w:rsidR="000C6B70">
        <w:rPr>
          <w:rFonts w:ascii="Arial" w:hAnsi="Arial" w:cs="Arial"/>
        </w:rPr>
        <w:t xml:space="preserve"> </w:t>
      </w:r>
      <w:r w:rsidRPr="00F206D3">
        <w:rPr>
          <w:rFonts w:ascii="Arial" w:hAnsi="Arial" w:cs="Arial"/>
        </w:rPr>
        <w:t>contrato</w:t>
      </w:r>
      <w:r w:rsidR="000C6B70">
        <w:rPr>
          <w:rFonts w:ascii="Arial" w:hAnsi="Arial" w:cs="Arial"/>
        </w:rPr>
        <w:t xml:space="preserve"> </w:t>
      </w:r>
      <w:r w:rsidRPr="00F206D3">
        <w:rPr>
          <w:rFonts w:ascii="Arial" w:hAnsi="Arial" w:cs="Arial"/>
        </w:rPr>
        <w:t>con</w:t>
      </w:r>
      <w:r w:rsidR="000C6B70">
        <w:rPr>
          <w:rFonts w:ascii="Arial" w:hAnsi="Arial" w:cs="Arial"/>
        </w:rPr>
        <w:t xml:space="preserve"> </w:t>
      </w:r>
      <w:r w:rsidRPr="00F206D3">
        <w:rPr>
          <w:rFonts w:ascii="Arial" w:hAnsi="Arial" w:cs="Arial"/>
        </w:rPr>
        <w:t>el</w:t>
      </w:r>
      <w:r w:rsidR="000C6B70">
        <w:rPr>
          <w:rFonts w:ascii="Arial" w:hAnsi="Arial" w:cs="Arial"/>
        </w:rPr>
        <w:t xml:space="preserve"> </w:t>
      </w:r>
      <w:r w:rsidRPr="00F206D3">
        <w:rPr>
          <w:rFonts w:ascii="Arial" w:hAnsi="Arial" w:cs="Arial"/>
        </w:rPr>
        <w:t>fin</w:t>
      </w:r>
      <w:r w:rsidR="000C6B70">
        <w:rPr>
          <w:rFonts w:ascii="Arial" w:hAnsi="Arial" w:cs="Arial"/>
        </w:rPr>
        <w:t xml:space="preserve"> </w:t>
      </w:r>
      <w:r w:rsidRPr="00F206D3">
        <w:rPr>
          <w:rFonts w:ascii="Arial" w:hAnsi="Arial" w:cs="Arial"/>
        </w:rPr>
        <w:t>de</w:t>
      </w:r>
      <w:r w:rsidR="000C6B70">
        <w:rPr>
          <w:rFonts w:ascii="Arial" w:hAnsi="Arial" w:cs="Arial"/>
        </w:rPr>
        <w:t xml:space="preserve"> </w:t>
      </w:r>
      <w:r w:rsidRPr="00F206D3">
        <w:rPr>
          <w:rFonts w:ascii="Arial" w:hAnsi="Arial" w:cs="Arial"/>
        </w:rPr>
        <w:t>surtir</w:t>
      </w:r>
      <w:r w:rsidR="000C6B70">
        <w:rPr>
          <w:rFonts w:ascii="Arial" w:hAnsi="Arial" w:cs="Arial"/>
        </w:rPr>
        <w:t xml:space="preserve"> </w:t>
      </w:r>
      <w:r w:rsidRPr="00F206D3">
        <w:rPr>
          <w:rFonts w:ascii="Arial" w:hAnsi="Arial" w:cs="Arial"/>
        </w:rPr>
        <w:t>los</w:t>
      </w:r>
      <w:r w:rsidR="000C6B70">
        <w:rPr>
          <w:rFonts w:ascii="Arial" w:hAnsi="Arial" w:cs="Arial"/>
        </w:rPr>
        <w:t xml:space="preserve"> </w:t>
      </w:r>
      <w:r w:rsidRPr="00F206D3">
        <w:rPr>
          <w:rFonts w:ascii="Arial" w:hAnsi="Arial" w:cs="Arial"/>
        </w:rPr>
        <w:t>trámites</w:t>
      </w:r>
      <w:r w:rsidR="000C6B70">
        <w:rPr>
          <w:rFonts w:ascii="Arial" w:hAnsi="Arial" w:cs="Arial"/>
        </w:rPr>
        <w:t xml:space="preserve"> </w:t>
      </w:r>
      <w:r w:rsidRPr="00F206D3">
        <w:rPr>
          <w:rFonts w:ascii="Arial" w:hAnsi="Arial" w:cs="Arial"/>
        </w:rPr>
        <w:t xml:space="preserve">pertinentes. </w:t>
      </w:r>
      <w:r w:rsidRPr="00F206D3">
        <w:rPr>
          <w:rFonts w:ascii="Arial" w:hAnsi="Arial" w:cs="Arial"/>
          <w:b/>
        </w:rPr>
        <w:t xml:space="preserve">PARAGRAFO SEGUNDO: </w:t>
      </w:r>
      <w:r w:rsidRPr="00F206D3">
        <w:rPr>
          <w:rFonts w:ascii="Arial" w:hAnsi="Arial" w:cs="Arial"/>
        </w:rPr>
        <w:t>Para que el SENA pueda adelantar los trámites administrativos para</w:t>
      </w:r>
      <w:r w:rsidR="000C6B70">
        <w:rPr>
          <w:rFonts w:ascii="Arial" w:hAnsi="Arial" w:cs="Arial"/>
        </w:rPr>
        <w:t xml:space="preserve"> </w:t>
      </w:r>
      <w:r w:rsidRPr="00F206D3">
        <w:rPr>
          <w:rFonts w:ascii="Arial" w:hAnsi="Arial" w:cs="Arial"/>
        </w:rPr>
        <w:t>la</w:t>
      </w:r>
      <w:r w:rsidR="000C6B70">
        <w:rPr>
          <w:rFonts w:ascii="Arial" w:hAnsi="Arial" w:cs="Arial"/>
        </w:rPr>
        <w:t xml:space="preserve"> </w:t>
      </w:r>
      <w:r w:rsidRPr="00F206D3">
        <w:rPr>
          <w:rFonts w:ascii="Arial" w:hAnsi="Arial" w:cs="Arial"/>
        </w:rPr>
        <w:t>Contratista</w:t>
      </w:r>
      <w:r w:rsidR="000C6B70">
        <w:rPr>
          <w:rFonts w:ascii="Arial" w:hAnsi="Arial" w:cs="Arial"/>
        </w:rPr>
        <w:t xml:space="preserve"> </w:t>
      </w:r>
      <w:r w:rsidRPr="00F206D3">
        <w:rPr>
          <w:rFonts w:ascii="Arial" w:hAnsi="Arial" w:cs="Arial"/>
        </w:rPr>
        <w:t>debe</w:t>
      </w:r>
      <w:r w:rsidR="000C6B70">
        <w:rPr>
          <w:rFonts w:ascii="Arial" w:hAnsi="Arial" w:cs="Arial"/>
        </w:rPr>
        <w:t xml:space="preserve"> </w:t>
      </w:r>
      <w:r w:rsidRPr="00F206D3">
        <w:rPr>
          <w:rFonts w:ascii="Arial" w:hAnsi="Arial" w:cs="Arial"/>
        </w:rPr>
        <w:t>acreditar</w:t>
      </w:r>
      <w:r w:rsidR="000C6B70">
        <w:rPr>
          <w:rFonts w:ascii="Arial" w:hAnsi="Arial" w:cs="Arial"/>
        </w:rPr>
        <w:t xml:space="preserve"> </w:t>
      </w:r>
      <w:r w:rsidRPr="00F206D3">
        <w:rPr>
          <w:rFonts w:ascii="Arial" w:hAnsi="Arial" w:cs="Arial"/>
        </w:rPr>
        <w:t>previamente</w:t>
      </w:r>
      <w:r w:rsidR="000C6B70">
        <w:rPr>
          <w:rFonts w:ascii="Arial" w:hAnsi="Arial" w:cs="Arial"/>
        </w:rPr>
        <w:t xml:space="preserve"> </w:t>
      </w:r>
      <w:r w:rsidRPr="00F206D3">
        <w:rPr>
          <w:rFonts w:ascii="Arial" w:hAnsi="Arial" w:cs="Arial"/>
        </w:rPr>
        <w:t>el</w:t>
      </w:r>
      <w:r w:rsidR="000C6B70">
        <w:rPr>
          <w:rFonts w:ascii="Arial" w:hAnsi="Arial" w:cs="Arial"/>
        </w:rPr>
        <w:t xml:space="preserve"> </w:t>
      </w:r>
      <w:r w:rsidRPr="00F206D3">
        <w:rPr>
          <w:rFonts w:ascii="Arial" w:hAnsi="Arial" w:cs="Arial"/>
        </w:rPr>
        <w:t>cumplimiento</w:t>
      </w:r>
      <w:r w:rsidR="000C6B70">
        <w:rPr>
          <w:rFonts w:ascii="Arial" w:hAnsi="Arial" w:cs="Arial"/>
        </w:rPr>
        <w:t xml:space="preserve"> </w:t>
      </w:r>
      <w:r w:rsidRPr="00F206D3">
        <w:rPr>
          <w:rFonts w:ascii="Arial" w:hAnsi="Arial" w:cs="Arial"/>
        </w:rPr>
        <w:t>de</w:t>
      </w:r>
      <w:r w:rsidR="000C6B70">
        <w:rPr>
          <w:rFonts w:ascii="Arial" w:hAnsi="Arial" w:cs="Arial"/>
        </w:rPr>
        <w:t xml:space="preserve"> </w:t>
      </w:r>
      <w:r w:rsidRPr="00F206D3">
        <w:rPr>
          <w:rFonts w:ascii="Arial" w:hAnsi="Arial" w:cs="Arial"/>
        </w:rPr>
        <w:t>los</w:t>
      </w:r>
      <w:r w:rsidR="000C6B70">
        <w:rPr>
          <w:rFonts w:ascii="Arial" w:hAnsi="Arial" w:cs="Arial"/>
        </w:rPr>
        <w:t xml:space="preserve"> </w:t>
      </w:r>
      <w:r w:rsidRPr="00F206D3">
        <w:rPr>
          <w:rFonts w:ascii="Arial" w:hAnsi="Arial" w:cs="Arial"/>
        </w:rPr>
        <w:t>requisitos</w:t>
      </w:r>
      <w:r w:rsidR="000C6B70">
        <w:rPr>
          <w:rFonts w:ascii="Arial" w:hAnsi="Arial" w:cs="Arial"/>
        </w:rPr>
        <w:t xml:space="preserve"> </w:t>
      </w:r>
      <w:r w:rsidRPr="00F206D3">
        <w:rPr>
          <w:rFonts w:ascii="Arial" w:hAnsi="Arial" w:cs="Arial"/>
        </w:rPr>
        <w:t>de</w:t>
      </w:r>
      <w:r w:rsidR="000C6B70">
        <w:rPr>
          <w:rFonts w:ascii="Arial" w:hAnsi="Arial" w:cs="Arial"/>
        </w:rPr>
        <w:t xml:space="preserve"> </w:t>
      </w:r>
      <w:r w:rsidRPr="00F206D3">
        <w:rPr>
          <w:rFonts w:ascii="Arial" w:hAnsi="Arial" w:cs="Arial"/>
        </w:rPr>
        <w:t>pago,</w:t>
      </w:r>
      <w:r w:rsidR="000C6B70">
        <w:rPr>
          <w:rFonts w:ascii="Arial" w:hAnsi="Arial" w:cs="Arial"/>
        </w:rPr>
        <w:t xml:space="preserve"> </w:t>
      </w:r>
      <w:r w:rsidRPr="00F206D3">
        <w:rPr>
          <w:rFonts w:ascii="Arial" w:hAnsi="Arial" w:cs="Arial"/>
        </w:rPr>
        <w:t>tales</w:t>
      </w:r>
      <w:r w:rsidR="000C6B70">
        <w:rPr>
          <w:rFonts w:ascii="Arial" w:hAnsi="Arial" w:cs="Arial"/>
        </w:rPr>
        <w:t xml:space="preserve"> </w:t>
      </w:r>
      <w:r w:rsidRPr="00F206D3">
        <w:rPr>
          <w:rFonts w:ascii="Arial" w:hAnsi="Arial" w:cs="Arial"/>
        </w:rPr>
        <w:t>como</w:t>
      </w:r>
      <w:r w:rsidR="000C6B70">
        <w:rPr>
          <w:rFonts w:ascii="Arial" w:hAnsi="Arial" w:cs="Arial"/>
        </w:rPr>
        <w:t xml:space="preserve"> </w:t>
      </w:r>
      <w:r w:rsidRPr="00F206D3">
        <w:rPr>
          <w:rFonts w:ascii="Arial" w:hAnsi="Arial" w:cs="Arial"/>
        </w:rPr>
        <w:t>la</w:t>
      </w:r>
      <w:r w:rsidR="000C6B70">
        <w:rPr>
          <w:rFonts w:ascii="Arial" w:hAnsi="Arial" w:cs="Arial"/>
        </w:rPr>
        <w:t xml:space="preserve"> </w:t>
      </w:r>
      <w:r w:rsidRPr="00F206D3">
        <w:rPr>
          <w:rFonts w:ascii="Arial" w:hAnsi="Arial" w:cs="Arial"/>
        </w:rPr>
        <w:t>certificación expedida por el supervisor del contrato, en la que acredite el cumplimiento a entera satisfacción</w:t>
      </w:r>
      <w:r w:rsidR="000C6B70">
        <w:rPr>
          <w:rFonts w:ascii="Arial" w:hAnsi="Arial" w:cs="Arial"/>
        </w:rPr>
        <w:t xml:space="preserve"> </w:t>
      </w:r>
      <w:r w:rsidRPr="00F206D3">
        <w:rPr>
          <w:rFonts w:ascii="Arial" w:hAnsi="Arial" w:cs="Arial"/>
        </w:rPr>
        <w:t>del</w:t>
      </w:r>
      <w:r w:rsidR="000C6B70">
        <w:rPr>
          <w:rFonts w:ascii="Arial" w:hAnsi="Arial" w:cs="Arial"/>
        </w:rPr>
        <w:t xml:space="preserve"> </w:t>
      </w:r>
      <w:r w:rsidRPr="00F206D3">
        <w:rPr>
          <w:rFonts w:ascii="Arial" w:hAnsi="Arial" w:cs="Arial"/>
        </w:rPr>
        <w:t>objeto</w:t>
      </w:r>
      <w:r w:rsidR="000C6B70">
        <w:rPr>
          <w:rFonts w:ascii="Arial" w:hAnsi="Arial" w:cs="Arial"/>
        </w:rPr>
        <w:t xml:space="preserve"> </w:t>
      </w:r>
      <w:r w:rsidRPr="00F206D3">
        <w:rPr>
          <w:rFonts w:ascii="Arial" w:hAnsi="Arial" w:cs="Arial"/>
        </w:rPr>
        <w:t>y</w:t>
      </w:r>
      <w:r w:rsidR="000C6B70">
        <w:rPr>
          <w:rFonts w:ascii="Arial" w:hAnsi="Arial" w:cs="Arial"/>
        </w:rPr>
        <w:t xml:space="preserve"> </w:t>
      </w:r>
      <w:r w:rsidRPr="00F206D3">
        <w:rPr>
          <w:rFonts w:ascii="Arial" w:hAnsi="Arial" w:cs="Arial"/>
        </w:rPr>
        <w:t>obligaciones</w:t>
      </w:r>
      <w:r w:rsidR="000C6B70">
        <w:rPr>
          <w:rFonts w:ascii="Arial" w:hAnsi="Arial" w:cs="Arial"/>
        </w:rPr>
        <w:t xml:space="preserve"> </w:t>
      </w:r>
      <w:r w:rsidRPr="00F206D3">
        <w:rPr>
          <w:rFonts w:ascii="Arial" w:hAnsi="Arial" w:cs="Arial"/>
        </w:rPr>
        <w:t>del</w:t>
      </w:r>
      <w:r w:rsidR="000C6B70">
        <w:rPr>
          <w:rFonts w:ascii="Arial" w:hAnsi="Arial" w:cs="Arial"/>
        </w:rPr>
        <w:t xml:space="preserve"> </w:t>
      </w:r>
      <w:r w:rsidRPr="00F206D3">
        <w:rPr>
          <w:rFonts w:ascii="Arial" w:hAnsi="Arial" w:cs="Arial"/>
        </w:rPr>
        <w:t>contrato</w:t>
      </w:r>
      <w:r w:rsidR="000C6B70">
        <w:rPr>
          <w:rFonts w:ascii="Arial" w:hAnsi="Arial" w:cs="Arial"/>
        </w:rPr>
        <w:t xml:space="preserve"> </w:t>
      </w:r>
      <w:r w:rsidRPr="00F206D3">
        <w:rPr>
          <w:rFonts w:ascii="Arial" w:hAnsi="Arial" w:cs="Arial"/>
        </w:rPr>
        <w:t>en</w:t>
      </w:r>
      <w:r w:rsidR="000C6B70">
        <w:rPr>
          <w:rFonts w:ascii="Arial" w:hAnsi="Arial" w:cs="Arial"/>
        </w:rPr>
        <w:t xml:space="preserve"> </w:t>
      </w:r>
      <w:r w:rsidRPr="00F206D3">
        <w:rPr>
          <w:rFonts w:ascii="Arial" w:hAnsi="Arial" w:cs="Arial"/>
        </w:rPr>
        <w:t>el</w:t>
      </w:r>
      <w:r w:rsidR="000C6B70">
        <w:rPr>
          <w:rFonts w:ascii="Arial" w:hAnsi="Arial" w:cs="Arial"/>
        </w:rPr>
        <w:t xml:space="preserve"> </w:t>
      </w:r>
      <w:r w:rsidRPr="00F206D3">
        <w:rPr>
          <w:rFonts w:ascii="Arial" w:hAnsi="Arial" w:cs="Arial"/>
        </w:rPr>
        <w:t>respectivo</w:t>
      </w:r>
      <w:r w:rsidR="000C6B70">
        <w:rPr>
          <w:rFonts w:ascii="Arial" w:hAnsi="Arial" w:cs="Arial"/>
        </w:rPr>
        <w:t xml:space="preserve"> </w:t>
      </w:r>
      <w:r w:rsidRPr="00F206D3">
        <w:rPr>
          <w:rFonts w:ascii="Arial" w:hAnsi="Arial" w:cs="Arial"/>
        </w:rPr>
        <w:t>periodo</w:t>
      </w:r>
      <w:r w:rsidR="000C6B70">
        <w:rPr>
          <w:rFonts w:ascii="Arial" w:hAnsi="Arial" w:cs="Arial"/>
        </w:rPr>
        <w:t xml:space="preserve"> </w:t>
      </w:r>
      <w:r w:rsidRPr="00F206D3">
        <w:rPr>
          <w:rFonts w:ascii="Arial" w:hAnsi="Arial" w:cs="Arial"/>
        </w:rPr>
        <w:t>y</w:t>
      </w:r>
      <w:r w:rsidR="000C6B70">
        <w:rPr>
          <w:rFonts w:ascii="Arial" w:hAnsi="Arial" w:cs="Arial"/>
        </w:rPr>
        <w:t xml:space="preserve"> </w:t>
      </w:r>
      <w:r w:rsidRPr="00F206D3">
        <w:rPr>
          <w:rFonts w:ascii="Arial" w:hAnsi="Arial" w:cs="Arial"/>
        </w:rPr>
        <w:t>la</w:t>
      </w:r>
      <w:r w:rsidR="000C6B70">
        <w:rPr>
          <w:rFonts w:ascii="Arial" w:hAnsi="Arial" w:cs="Arial"/>
        </w:rPr>
        <w:t xml:space="preserve"> </w:t>
      </w:r>
      <w:r w:rsidRPr="00F206D3">
        <w:rPr>
          <w:rFonts w:ascii="Arial" w:hAnsi="Arial" w:cs="Arial"/>
        </w:rPr>
        <w:t>certificación</w:t>
      </w:r>
      <w:r w:rsidR="000C6B70">
        <w:rPr>
          <w:rFonts w:ascii="Arial" w:hAnsi="Arial" w:cs="Arial"/>
        </w:rPr>
        <w:t xml:space="preserve"> </w:t>
      </w:r>
      <w:r w:rsidRPr="00F206D3">
        <w:rPr>
          <w:rFonts w:ascii="Arial" w:hAnsi="Arial" w:cs="Arial"/>
        </w:rPr>
        <w:t>de</w:t>
      </w:r>
      <w:r w:rsidR="000C6B70">
        <w:rPr>
          <w:rFonts w:ascii="Arial" w:hAnsi="Arial" w:cs="Arial"/>
        </w:rPr>
        <w:t xml:space="preserve"> </w:t>
      </w:r>
      <w:r w:rsidRPr="00F206D3">
        <w:rPr>
          <w:rFonts w:ascii="Arial" w:hAnsi="Arial" w:cs="Arial"/>
        </w:rPr>
        <w:t>aportes</w:t>
      </w:r>
      <w:r w:rsidR="000C6B70">
        <w:rPr>
          <w:rFonts w:ascii="Arial" w:hAnsi="Arial" w:cs="Arial"/>
        </w:rPr>
        <w:t xml:space="preserve"> </w:t>
      </w:r>
      <w:r w:rsidRPr="00F206D3">
        <w:rPr>
          <w:rFonts w:ascii="Arial" w:hAnsi="Arial" w:cs="Arial"/>
        </w:rPr>
        <w:t>al</w:t>
      </w:r>
      <w:r w:rsidR="000C6B70">
        <w:rPr>
          <w:rFonts w:ascii="Arial" w:hAnsi="Arial" w:cs="Arial"/>
        </w:rPr>
        <w:t xml:space="preserve"> </w:t>
      </w:r>
      <w:r w:rsidRPr="00F206D3">
        <w:rPr>
          <w:rFonts w:ascii="Arial" w:hAnsi="Arial" w:cs="Arial"/>
        </w:rPr>
        <w:t>sistema</w:t>
      </w:r>
      <w:r w:rsidR="000C6B70">
        <w:rPr>
          <w:rFonts w:ascii="Arial" w:hAnsi="Arial" w:cs="Arial"/>
        </w:rPr>
        <w:t xml:space="preserve"> </w:t>
      </w:r>
      <w:r w:rsidRPr="00F206D3">
        <w:rPr>
          <w:rFonts w:ascii="Arial" w:hAnsi="Arial" w:cs="Arial"/>
        </w:rPr>
        <w:t>general</w:t>
      </w:r>
      <w:r w:rsidR="000C6B70">
        <w:rPr>
          <w:rFonts w:ascii="Arial" w:hAnsi="Arial" w:cs="Arial"/>
        </w:rPr>
        <w:t xml:space="preserve"> </w:t>
      </w:r>
      <w:r w:rsidRPr="00F206D3">
        <w:rPr>
          <w:rFonts w:ascii="Arial" w:hAnsi="Arial" w:cs="Arial"/>
        </w:rPr>
        <w:t>de</w:t>
      </w:r>
      <w:r w:rsidR="000C6B70">
        <w:rPr>
          <w:rFonts w:ascii="Arial" w:hAnsi="Arial" w:cs="Arial"/>
        </w:rPr>
        <w:t xml:space="preserve"> </w:t>
      </w:r>
      <w:r w:rsidRPr="00F206D3">
        <w:rPr>
          <w:rFonts w:ascii="Arial" w:hAnsi="Arial" w:cs="Arial"/>
        </w:rPr>
        <w:t>Salud, Pensión</w:t>
      </w:r>
      <w:r w:rsidR="000C6B70">
        <w:rPr>
          <w:rFonts w:ascii="Arial" w:hAnsi="Arial" w:cs="Arial"/>
        </w:rPr>
        <w:t xml:space="preserve"> </w:t>
      </w:r>
      <w:r w:rsidRPr="00F206D3">
        <w:rPr>
          <w:rFonts w:ascii="Arial" w:hAnsi="Arial" w:cs="Arial"/>
        </w:rPr>
        <w:t>y</w:t>
      </w:r>
      <w:r w:rsidR="000C6B70">
        <w:rPr>
          <w:rFonts w:ascii="Arial" w:hAnsi="Arial" w:cs="Arial"/>
        </w:rPr>
        <w:t xml:space="preserve"> </w:t>
      </w:r>
      <w:r w:rsidRPr="00F206D3">
        <w:rPr>
          <w:rFonts w:ascii="Arial" w:hAnsi="Arial" w:cs="Arial"/>
        </w:rPr>
        <w:t>Riesgos</w:t>
      </w:r>
      <w:r w:rsidR="000C6B70">
        <w:rPr>
          <w:rFonts w:ascii="Arial" w:hAnsi="Arial" w:cs="Arial"/>
        </w:rPr>
        <w:t xml:space="preserve"> </w:t>
      </w:r>
      <w:r w:rsidRPr="00F206D3">
        <w:rPr>
          <w:rFonts w:ascii="Arial" w:hAnsi="Arial" w:cs="Arial"/>
        </w:rPr>
        <w:t>profesionales, así</w:t>
      </w:r>
      <w:r w:rsidR="000C6B70">
        <w:rPr>
          <w:rFonts w:ascii="Arial" w:hAnsi="Arial" w:cs="Arial"/>
        </w:rPr>
        <w:t xml:space="preserve"> </w:t>
      </w:r>
      <w:r w:rsidRPr="00F206D3">
        <w:rPr>
          <w:rFonts w:ascii="Arial" w:hAnsi="Arial" w:cs="Arial"/>
        </w:rPr>
        <w:t>como los</w:t>
      </w:r>
      <w:r w:rsidR="000C6B70">
        <w:rPr>
          <w:rFonts w:ascii="Arial" w:hAnsi="Arial" w:cs="Arial"/>
        </w:rPr>
        <w:t xml:space="preserve"> </w:t>
      </w:r>
      <w:r w:rsidRPr="00F206D3">
        <w:rPr>
          <w:rFonts w:ascii="Arial" w:hAnsi="Arial" w:cs="Arial"/>
        </w:rPr>
        <w:t>demás</w:t>
      </w:r>
      <w:r w:rsidR="000C6B70">
        <w:rPr>
          <w:rFonts w:ascii="Arial" w:hAnsi="Arial" w:cs="Arial"/>
        </w:rPr>
        <w:t xml:space="preserve"> </w:t>
      </w:r>
      <w:r w:rsidRPr="00F206D3">
        <w:rPr>
          <w:rFonts w:ascii="Arial" w:hAnsi="Arial" w:cs="Arial"/>
        </w:rPr>
        <w:t>documentos necesarios</w:t>
      </w:r>
      <w:r w:rsidR="000C6B70">
        <w:rPr>
          <w:rFonts w:ascii="Arial" w:hAnsi="Arial" w:cs="Arial"/>
        </w:rPr>
        <w:t xml:space="preserve"> </w:t>
      </w:r>
      <w:r w:rsidRPr="00F206D3">
        <w:rPr>
          <w:rFonts w:ascii="Arial" w:hAnsi="Arial" w:cs="Arial"/>
        </w:rPr>
        <w:t>para</w:t>
      </w:r>
      <w:r w:rsidR="000C6B70">
        <w:rPr>
          <w:rFonts w:ascii="Arial" w:hAnsi="Arial" w:cs="Arial"/>
        </w:rPr>
        <w:t xml:space="preserve"> </w:t>
      </w:r>
      <w:r w:rsidRPr="00F206D3">
        <w:rPr>
          <w:rFonts w:ascii="Arial" w:hAnsi="Arial" w:cs="Arial"/>
        </w:rPr>
        <w:t>el</w:t>
      </w:r>
      <w:r w:rsidR="000C6B70">
        <w:rPr>
          <w:rFonts w:ascii="Arial" w:hAnsi="Arial" w:cs="Arial"/>
        </w:rPr>
        <w:t xml:space="preserve"> </w:t>
      </w:r>
      <w:r w:rsidRPr="00F206D3">
        <w:rPr>
          <w:rFonts w:ascii="Arial" w:hAnsi="Arial" w:cs="Arial"/>
        </w:rPr>
        <w:t>pago.</w:t>
      </w:r>
    </w:p>
    <w:p w:rsidR="00606FFD" w:rsidRPr="00F206D3" w:rsidRDefault="002B3D16" w:rsidP="00CA02D6">
      <w:pPr>
        <w:pStyle w:val="Sinespaciado"/>
        <w:jc w:val="both"/>
        <w:rPr>
          <w:rFonts w:ascii="Arial" w:hAnsi="Arial" w:cs="Arial"/>
        </w:rPr>
      </w:pPr>
      <w:r w:rsidRPr="00F206D3">
        <w:rPr>
          <w:rFonts w:ascii="Arial" w:hAnsi="Arial" w:cs="Arial"/>
        </w:rPr>
        <w:t>.</w:t>
      </w:r>
    </w:p>
    <w:p w:rsidR="002B3D16" w:rsidRPr="00F206D3" w:rsidRDefault="002B3D16" w:rsidP="00CA02D6">
      <w:pPr>
        <w:pStyle w:val="Sinespaciado"/>
        <w:jc w:val="both"/>
        <w:rPr>
          <w:rFonts w:ascii="Arial" w:hAnsi="Arial" w:cs="Arial"/>
        </w:rPr>
      </w:pPr>
    </w:p>
    <w:p w:rsidR="00353A87" w:rsidRPr="00F206D3" w:rsidRDefault="00E03333" w:rsidP="00353A87">
      <w:pPr>
        <w:pStyle w:val="Sinespaciado"/>
        <w:jc w:val="both"/>
        <w:rPr>
          <w:rFonts w:ascii="Arial" w:hAnsi="Arial" w:cs="Arial"/>
          <w:color w:val="000000" w:themeColor="text1"/>
        </w:rPr>
      </w:pPr>
      <w:r w:rsidRPr="00F206D3">
        <w:rPr>
          <w:rFonts w:ascii="Arial" w:hAnsi="Arial" w:cs="Arial"/>
          <w:b/>
          <w:bCs/>
        </w:rPr>
        <w:t>Plazo</w:t>
      </w:r>
      <w:r w:rsidRPr="00F206D3">
        <w:rPr>
          <w:rFonts w:ascii="Arial" w:hAnsi="Arial" w:cs="Arial"/>
        </w:rPr>
        <w:t xml:space="preserve">: Será hasta el </w:t>
      </w:r>
      <w:r w:rsidR="00F77F34">
        <w:rPr>
          <w:rFonts w:ascii="Arial" w:hAnsi="Arial" w:cs="Arial"/>
        </w:rPr>
        <w:t>13</w:t>
      </w:r>
      <w:r w:rsidR="00A51037" w:rsidRPr="00F206D3">
        <w:rPr>
          <w:rFonts w:ascii="Arial" w:hAnsi="Arial" w:cs="Arial"/>
        </w:rPr>
        <w:t xml:space="preserve"> </w:t>
      </w:r>
      <w:r w:rsidRPr="00F206D3">
        <w:rPr>
          <w:rFonts w:ascii="Arial" w:hAnsi="Arial" w:cs="Arial"/>
        </w:rPr>
        <w:t xml:space="preserve">de </w:t>
      </w:r>
      <w:r w:rsidR="00F77F34">
        <w:rPr>
          <w:rFonts w:ascii="Arial" w:hAnsi="Arial" w:cs="Arial"/>
        </w:rPr>
        <w:t xml:space="preserve">DICIEMBRE </w:t>
      </w:r>
      <w:r w:rsidRPr="00F206D3">
        <w:rPr>
          <w:rFonts w:ascii="Arial" w:hAnsi="Arial" w:cs="Arial"/>
        </w:rPr>
        <w:t xml:space="preserve"> de </w:t>
      </w:r>
      <w:r w:rsidR="00B318A9" w:rsidRPr="00F206D3">
        <w:rPr>
          <w:rFonts w:ascii="Arial" w:hAnsi="Arial" w:cs="Arial"/>
        </w:rPr>
        <w:t>2024</w:t>
      </w:r>
      <w:r w:rsidR="00E6463F" w:rsidRPr="00F206D3">
        <w:rPr>
          <w:rFonts w:ascii="Arial" w:hAnsi="Arial" w:cs="Arial"/>
        </w:rPr>
        <w:t>.</w:t>
      </w:r>
    </w:p>
    <w:tbl>
      <w:tblPr>
        <w:tblStyle w:val="Tablaconcuadrcula"/>
        <w:tblW w:w="5385" w:type="pct"/>
        <w:tblInd w:w="-431" w:type="dxa"/>
        <w:tblLook w:val="04A0"/>
      </w:tblPr>
      <w:tblGrid>
        <w:gridCol w:w="10614"/>
      </w:tblGrid>
      <w:tr w:rsidR="00D860CF" w:rsidRPr="00F206D3" w:rsidTr="000D64F3">
        <w:trPr>
          <w:trHeight w:val="97"/>
        </w:trPr>
        <w:tc>
          <w:tcPr>
            <w:tcW w:w="5000" w:type="pct"/>
            <w:shd w:val="clear" w:color="auto" w:fill="auto"/>
          </w:tcPr>
          <w:p w:rsidR="00D860CF" w:rsidRPr="00F206D3" w:rsidRDefault="00D860CF" w:rsidP="007560CA">
            <w:pPr>
              <w:pStyle w:val="Sinespaciado"/>
              <w:jc w:val="both"/>
              <w:rPr>
                <w:rFonts w:ascii="Arial" w:hAnsi="Arial" w:cs="Arial"/>
                <w:b/>
                <w:bCs/>
              </w:rPr>
            </w:pPr>
            <w:r w:rsidRPr="00F206D3">
              <w:rPr>
                <w:rFonts w:ascii="Arial" w:hAnsi="Arial" w:cs="Arial"/>
                <w:b/>
                <w:bCs/>
              </w:rPr>
              <w:t>OBJETO:</w:t>
            </w:r>
          </w:p>
        </w:tc>
      </w:tr>
      <w:tr w:rsidR="00D860CF" w:rsidRPr="00F206D3" w:rsidTr="000D64F3">
        <w:trPr>
          <w:trHeight w:val="453"/>
        </w:trPr>
        <w:tc>
          <w:tcPr>
            <w:tcW w:w="5000" w:type="pct"/>
            <w:shd w:val="clear" w:color="auto" w:fill="auto"/>
          </w:tcPr>
          <w:p w:rsidR="00D860CF" w:rsidRPr="00F206D3" w:rsidRDefault="00487E81" w:rsidP="007560CA">
            <w:pPr>
              <w:pStyle w:val="Sinespaciado"/>
              <w:jc w:val="both"/>
              <w:rPr>
                <w:rFonts w:ascii="Arial" w:hAnsi="Arial" w:cs="Arial"/>
                <w:bCs/>
              </w:rPr>
            </w:pPr>
            <w:r w:rsidRPr="00F206D3">
              <w:rPr>
                <w:rFonts w:ascii="Arial" w:hAnsi="Arial" w:cs="Arial"/>
              </w:rPr>
              <w:t>Contratar la prestación de servicios de carácter temporal como instructor para impartir formación en las diferentes áreas de conocimiento del Centro de Comercio y Servicios en el marco de programas de formación titulada y complementaria (Regular) y así cumplir las metas establecidas para el Centro de Comercio y Servicios en la vigencia 2024 de acuerdo con lo concertado con las distintas redes de conocimiento definidas por la Dirección General del SENA</w:t>
            </w:r>
            <w:r w:rsidR="000523BB" w:rsidRPr="00F206D3">
              <w:rPr>
                <w:rFonts w:ascii="Arial" w:eastAsia="Calibri" w:hAnsi="Arial" w:cs="Arial"/>
                <w:lang w:eastAsia="en-US"/>
              </w:rPr>
              <w:t>.</w:t>
            </w:r>
          </w:p>
        </w:tc>
      </w:tr>
    </w:tbl>
    <w:p w:rsidR="003B6A59" w:rsidRPr="00F206D3" w:rsidRDefault="003B6A59" w:rsidP="003B6A59">
      <w:pPr>
        <w:pStyle w:val="Sinespaciado"/>
        <w:rPr>
          <w:rFonts w:ascii="Arial" w:hAnsi="Arial" w:cs="Arial"/>
        </w:rPr>
      </w:pPr>
    </w:p>
    <w:p w:rsidR="00E27AC5" w:rsidRPr="00F206D3" w:rsidRDefault="00E27AC5" w:rsidP="00E27AC5">
      <w:pPr>
        <w:pStyle w:val="Sinespaciado"/>
        <w:jc w:val="both"/>
        <w:rPr>
          <w:rFonts w:ascii="Arial" w:hAnsi="Arial" w:cs="Arial"/>
          <w:b/>
          <w:bCs/>
        </w:rPr>
      </w:pPr>
      <w:r w:rsidRPr="00F206D3">
        <w:rPr>
          <w:rFonts w:ascii="Arial" w:hAnsi="Arial" w:cs="Arial"/>
          <w:b/>
          <w:bCs/>
        </w:rPr>
        <w:t xml:space="preserve">Obligaciones </w:t>
      </w:r>
      <w:r w:rsidR="006B2149" w:rsidRPr="00F206D3">
        <w:rPr>
          <w:rFonts w:ascii="Arial" w:hAnsi="Arial" w:cs="Arial"/>
          <w:b/>
          <w:bCs/>
        </w:rPr>
        <w:t>Específicas</w:t>
      </w:r>
      <w:r w:rsidRPr="00F206D3">
        <w:rPr>
          <w:rFonts w:ascii="Arial" w:hAnsi="Arial" w:cs="Arial"/>
          <w:b/>
          <w:bCs/>
        </w:rPr>
        <w:t xml:space="preserve">: </w:t>
      </w:r>
    </w:p>
    <w:p w:rsidR="00E27AC5" w:rsidRPr="00F206D3" w:rsidRDefault="00E27AC5" w:rsidP="003B6A59">
      <w:pPr>
        <w:pStyle w:val="Sinespaciado"/>
        <w:rPr>
          <w:rFonts w:ascii="Arial" w:hAnsi="Arial" w:cs="Arial"/>
        </w:rPr>
      </w:pPr>
    </w:p>
    <w:tbl>
      <w:tblPr>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8"/>
        <w:gridCol w:w="2523"/>
        <w:gridCol w:w="3714"/>
        <w:gridCol w:w="3686"/>
      </w:tblGrid>
      <w:tr w:rsidR="00283F10" w:rsidRPr="00F206D3" w:rsidTr="00A736A7">
        <w:tc>
          <w:tcPr>
            <w:tcW w:w="568" w:type="dxa"/>
            <w:shd w:val="clear" w:color="auto" w:fill="auto"/>
          </w:tcPr>
          <w:p w:rsidR="00283F10" w:rsidRPr="00F206D3" w:rsidRDefault="00283F10" w:rsidP="001158E7">
            <w:pPr>
              <w:spacing w:after="0" w:line="240" w:lineRule="auto"/>
              <w:rPr>
                <w:rFonts w:ascii="Arial" w:hAnsi="Arial" w:cs="Arial"/>
                <w:b/>
              </w:rPr>
            </w:pPr>
            <w:bookmarkStart w:id="1" w:name="_Hlk109933873"/>
            <w:bookmarkStart w:id="2" w:name="_Hlk101819656"/>
            <w:r w:rsidRPr="00F206D3">
              <w:rPr>
                <w:rFonts w:ascii="Arial" w:hAnsi="Arial" w:cs="Arial"/>
                <w:b/>
              </w:rPr>
              <w:t>No</w:t>
            </w:r>
          </w:p>
        </w:tc>
        <w:tc>
          <w:tcPr>
            <w:tcW w:w="2523" w:type="dxa"/>
            <w:shd w:val="clear" w:color="auto" w:fill="auto"/>
          </w:tcPr>
          <w:p w:rsidR="00283F10" w:rsidRPr="00F206D3" w:rsidRDefault="00283F10" w:rsidP="001158E7">
            <w:pPr>
              <w:spacing w:after="0" w:line="240" w:lineRule="auto"/>
              <w:jc w:val="center"/>
              <w:rPr>
                <w:rFonts w:ascii="Arial" w:hAnsi="Arial" w:cs="Arial"/>
                <w:b/>
              </w:rPr>
            </w:pPr>
            <w:r w:rsidRPr="00F206D3">
              <w:rPr>
                <w:rFonts w:ascii="Arial" w:hAnsi="Arial" w:cs="Arial"/>
                <w:b/>
              </w:rPr>
              <w:t>Obligaciones</w:t>
            </w:r>
          </w:p>
        </w:tc>
        <w:tc>
          <w:tcPr>
            <w:tcW w:w="3714" w:type="dxa"/>
            <w:shd w:val="clear" w:color="auto" w:fill="auto"/>
          </w:tcPr>
          <w:p w:rsidR="00283F10" w:rsidRPr="00F206D3" w:rsidRDefault="00283F10" w:rsidP="001158E7">
            <w:pPr>
              <w:spacing w:after="0" w:line="240" w:lineRule="auto"/>
              <w:jc w:val="center"/>
              <w:rPr>
                <w:rFonts w:ascii="Arial" w:hAnsi="Arial" w:cs="Arial"/>
                <w:b/>
              </w:rPr>
            </w:pPr>
            <w:r w:rsidRPr="00F206D3">
              <w:rPr>
                <w:rFonts w:ascii="Arial" w:hAnsi="Arial" w:cs="Arial"/>
                <w:b/>
              </w:rPr>
              <w:t>Acciones realizadas</w:t>
            </w:r>
          </w:p>
        </w:tc>
        <w:tc>
          <w:tcPr>
            <w:tcW w:w="3686" w:type="dxa"/>
            <w:shd w:val="clear" w:color="auto" w:fill="auto"/>
          </w:tcPr>
          <w:p w:rsidR="00283F10" w:rsidRPr="00F206D3" w:rsidRDefault="00283F10" w:rsidP="001158E7">
            <w:pPr>
              <w:spacing w:after="0" w:line="240" w:lineRule="auto"/>
              <w:jc w:val="center"/>
              <w:rPr>
                <w:rFonts w:ascii="Arial" w:hAnsi="Arial" w:cs="Arial"/>
                <w:b/>
              </w:rPr>
            </w:pPr>
            <w:r w:rsidRPr="00F206D3">
              <w:rPr>
                <w:rFonts w:ascii="Arial" w:hAnsi="Arial" w:cs="Arial"/>
                <w:b/>
              </w:rPr>
              <w:t>Evidencias</w:t>
            </w:r>
          </w:p>
        </w:tc>
      </w:tr>
      <w:tr w:rsidR="00283F10" w:rsidRPr="00F206D3" w:rsidTr="00A736A7">
        <w:trPr>
          <w:trHeight w:val="1975"/>
        </w:trPr>
        <w:tc>
          <w:tcPr>
            <w:tcW w:w="568" w:type="dxa"/>
            <w:shd w:val="clear" w:color="auto" w:fill="auto"/>
          </w:tcPr>
          <w:p w:rsidR="00283F10" w:rsidRPr="00F206D3" w:rsidRDefault="00283F10" w:rsidP="00954570">
            <w:pPr>
              <w:pStyle w:val="Prrafodelista"/>
              <w:numPr>
                <w:ilvl w:val="0"/>
                <w:numId w:val="2"/>
              </w:numPr>
              <w:spacing w:after="0" w:line="240" w:lineRule="auto"/>
              <w:ind w:left="454"/>
              <w:rPr>
                <w:rFonts w:ascii="Arial" w:hAnsi="Arial" w:cs="Arial"/>
              </w:rPr>
            </w:pPr>
            <w:bookmarkStart w:id="3" w:name="_Hlk96540710"/>
          </w:p>
        </w:tc>
        <w:tc>
          <w:tcPr>
            <w:tcW w:w="2523" w:type="dxa"/>
            <w:shd w:val="clear" w:color="auto" w:fill="auto"/>
          </w:tcPr>
          <w:p w:rsidR="00283F10" w:rsidRPr="00F206D3" w:rsidRDefault="002775C8" w:rsidP="001158E7">
            <w:pPr>
              <w:autoSpaceDE w:val="0"/>
              <w:autoSpaceDN w:val="0"/>
              <w:adjustRightInd w:val="0"/>
              <w:spacing w:after="0" w:line="240" w:lineRule="auto"/>
              <w:jc w:val="both"/>
              <w:rPr>
                <w:rFonts w:ascii="Arial" w:eastAsiaTheme="minorEastAsia" w:hAnsi="Arial" w:cs="Arial"/>
                <w:lang w:eastAsia="es-CO"/>
              </w:rPr>
            </w:pPr>
            <w:r w:rsidRPr="00F206D3">
              <w:rPr>
                <w:rFonts w:ascii="Arial" w:eastAsiaTheme="minorEastAsia" w:hAnsi="Arial" w:cs="Arial"/>
                <w:lang w:eastAsia="es-CO"/>
              </w:rPr>
              <w:t>Durante la ejecución del objeto contractual, el contratista deberá aplicar los procedimientos relacionados con la Ejecución de la Formación Profesional Integral y demás procesos que hacen parte del Sistema de Calidad del SENA y que tengan vinculación con la formación a impartir para la cual fue contratado.</w:t>
            </w:r>
          </w:p>
        </w:tc>
        <w:tc>
          <w:tcPr>
            <w:tcW w:w="3714" w:type="dxa"/>
            <w:shd w:val="clear" w:color="auto" w:fill="auto"/>
          </w:tcPr>
          <w:p w:rsidR="008A57BE" w:rsidRPr="00590E28" w:rsidRDefault="00D36781" w:rsidP="00D36781">
            <w:pPr>
              <w:spacing w:line="240" w:lineRule="auto"/>
              <w:jc w:val="both"/>
              <w:rPr>
                <w:rFonts w:ascii="Arial" w:hAnsi="Arial" w:cs="Arial"/>
              </w:rPr>
            </w:pPr>
            <w:r w:rsidRPr="00590E28">
              <w:rPr>
                <w:rFonts w:ascii="Arial" w:hAnsi="Arial" w:cs="Arial"/>
              </w:rPr>
              <w:t xml:space="preserve">En el periodo ejecutado del 1 al </w:t>
            </w:r>
            <w:r w:rsidR="00A51037" w:rsidRPr="00590E28">
              <w:rPr>
                <w:rFonts w:ascii="Arial" w:hAnsi="Arial" w:cs="Arial"/>
              </w:rPr>
              <w:t>30</w:t>
            </w:r>
            <w:r w:rsidRPr="00590E28">
              <w:rPr>
                <w:rFonts w:ascii="Arial" w:hAnsi="Arial" w:cs="Arial"/>
              </w:rPr>
              <w:t xml:space="preserve"> de </w:t>
            </w:r>
            <w:r w:rsidR="00D9720B">
              <w:rPr>
                <w:rFonts w:ascii="Arial" w:hAnsi="Arial" w:cs="Arial"/>
              </w:rPr>
              <w:t>dic</w:t>
            </w:r>
            <w:r w:rsidR="003B025C">
              <w:rPr>
                <w:rFonts w:ascii="Arial" w:hAnsi="Arial" w:cs="Arial"/>
              </w:rPr>
              <w:t xml:space="preserve">iembre </w:t>
            </w:r>
            <w:r w:rsidRPr="00590E28">
              <w:rPr>
                <w:rFonts w:ascii="Arial" w:hAnsi="Arial" w:cs="Arial"/>
              </w:rPr>
              <w:t>se procedió aplicar los procedimientos relacionados con la ejecución de la formación profesional para la formación titulada presencial y complementaria</w:t>
            </w:r>
            <w:r w:rsidR="00590E28" w:rsidRPr="00590E28">
              <w:rPr>
                <w:rFonts w:ascii="Arial" w:hAnsi="Arial" w:cs="Arial"/>
              </w:rPr>
              <w:t>, se utiliz</w:t>
            </w:r>
            <w:r w:rsidR="004E2E18">
              <w:rPr>
                <w:rFonts w:ascii="Arial" w:hAnsi="Arial" w:cs="Arial"/>
              </w:rPr>
              <w:t>aron los formatos GFPI-F-135 V04</w:t>
            </w:r>
            <w:r w:rsidR="00590E28" w:rsidRPr="00590E28">
              <w:rPr>
                <w:rFonts w:ascii="Arial" w:hAnsi="Arial" w:cs="Arial"/>
              </w:rPr>
              <w:t xml:space="preserve"> Guía de aprendizaje necesarios para la formación profesional, impartiendo formación asignada.</w:t>
            </w:r>
          </w:p>
          <w:p w:rsidR="00EE42B2" w:rsidRPr="00590E28" w:rsidRDefault="00EE42B2" w:rsidP="002E308D">
            <w:pPr>
              <w:spacing w:after="0" w:line="240" w:lineRule="auto"/>
              <w:rPr>
                <w:rFonts w:ascii="Arial" w:eastAsiaTheme="minorEastAsia" w:hAnsi="Arial" w:cs="Arial"/>
                <w:lang w:eastAsia="es-CO"/>
              </w:rPr>
            </w:pPr>
          </w:p>
        </w:tc>
        <w:tc>
          <w:tcPr>
            <w:tcW w:w="3686" w:type="dxa"/>
            <w:shd w:val="clear" w:color="auto" w:fill="auto"/>
          </w:tcPr>
          <w:p w:rsidR="00A55880" w:rsidRDefault="00590E28" w:rsidP="00626314">
            <w:pPr>
              <w:autoSpaceDE w:val="0"/>
              <w:autoSpaceDN w:val="0"/>
              <w:adjustRightInd w:val="0"/>
              <w:spacing w:after="0" w:line="240" w:lineRule="auto"/>
              <w:jc w:val="both"/>
              <w:rPr>
                <w:rFonts w:ascii="Arial" w:hAnsi="Arial" w:cs="Arial"/>
              </w:rPr>
            </w:pPr>
            <w:r w:rsidRPr="00590E28">
              <w:rPr>
                <w:rFonts w:ascii="Arial" w:hAnsi="Arial" w:cs="Arial"/>
              </w:rPr>
              <w:t>La formación profesional integral, se logra evidenciar en los formatos que se implementaron para</w:t>
            </w:r>
            <w:r w:rsidR="00D9720B">
              <w:rPr>
                <w:rFonts w:ascii="Arial" w:hAnsi="Arial" w:cs="Arial"/>
              </w:rPr>
              <w:t xml:space="preserve"> </w:t>
            </w:r>
            <w:r w:rsidRPr="00590E28">
              <w:rPr>
                <w:rFonts w:ascii="Arial" w:hAnsi="Arial" w:cs="Arial"/>
              </w:rPr>
              <w:t xml:space="preserve">las formaciones se </w:t>
            </w:r>
            <w:r w:rsidR="00D9720B">
              <w:rPr>
                <w:rFonts w:ascii="Arial" w:hAnsi="Arial" w:cs="Arial"/>
              </w:rPr>
              <w:t xml:space="preserve">verifica </w:t>
            </w:r>
            <w:r w:rsidRPr="00590E28">
              <w:rPr>
                <w:rFonts w:ascii="Arial" w:hAnsi="Arial" w:cs="Arial"/>
              </w:rPr>
              <w:t>en GFPI-F135</w:t>
            </w:r>
            <w:r w:rsidR="00C3235F">
              <w:rPr>
                <w:rFonts w:ascii="Arial" w:hAnsi="Arial" w:cs="Arial"/>
              </w:rPr>
              <w:t xml:space="preserve"> V 4</w:t>
            </w:r>
            <w:r w:rsidRPr="00590E28">
              <w:rPr>
                <w:rFonts w:ascii="Arial" w:hAnsi="Arial" w:cs="Arial"/>
              </w:rPr>
              <w:t xml:space="preserve"> guía de aprendizaje formación titulada que se adjunta en esta cuenta de cobro.</w:t>
            </w:r>
          </w:p>
          <w:p w:rsidR="00C3235F" w:rsidRDefault="00C3235F" w:rsidP="00626314">
            <w:pPr>
              <w:autoSpaceDE w:val="0"/>
              <w:autoSpaceDN w:val="0"/>
              <w:adjustRightInd w:val="0"/>
              <w:spacing w:after="0" w:line="240" w:lineRule="auto"/>
              <w:jc w:val="both"/>
              <w:rPr>
                <w:rFonts w:ascii="Arial" w:hAnsi="Arial" w:cs="Arial"/>
              </w:rPr>
            </w:pPr>
          </w:p>
          <w:p w:rsidR="00C3235F" w:rsidRPr="00C3235F" w:rsidRDefault="00C3235F" w:rsidP="00C3235F">
            <w:pPr>
              <w:pStyle w:val="Default"/>
              <w:jc w:val="both"/>
              <w:rPr>
                <w:rFonts w:ascii="Arial" w:hAnsi="Arial" w:cs="Arial"/>
              </w:rPr>
            </w:pPr>
            <w:r w:rsidRPr="00C3235F">
              <w:rPr>
                <w:rFonts w:ascii="Arial" w:hAnsi="Arial" w:cs="Arial"/>
                <w:sz w:val="22"/>
                <w:szCs w:val="22"/>
              </w:rPr>
              <w:t xml:space="preserve">formato de informe de gestión contractual GTH-F-062 V10 adjunto a esta cuenta </w:t>
            </w:r>
          </w:p>
          <w:p w:rsidR="00C3235F" w:rsidRPr="00590E28" w:rsidRDefault="00C3235F" w:rsidP="00626314">
            <w:pPr>
              <w:autoSpaceDE w:val="0"/>
              <w:autoSpaceDN w:val="0"/>
              <w:adjustRightInd w:val="0"/>
              <w:spacing w:after="0" w:line="240" w:lineRule="auto"/>
              <w:jc w:val="both"/>
              <w:rPr>
                <w:rFonts w:ascii="Arial" w:eastAsiaTheme="minorEastAsia" w:hAnsi="Arial" w:cs="Arial"/>
                <w:lang w:eastAsia="es-CO"/>
              </w:rPr>
            </w:pPr>
          </w:p>
        </w:tc>
      </w:tr>
      <w:bookmarkEnd w:id="3"/>
      <w:tr w:rsidR="00C63000" w:rsidRPr="00353A87" w:rsidTr="00A736A7">
        <w:trPr>
          <w:trHeight w:val="2404"/>
        </w:trPr>
        <w:tc>
          <w:tcPr>
            <w:tcW w:w="568" w:type="dxa"/>
            <w:shd w:val="clear" w:color="auto" w:fill="auto"/>
          </w:tcPr>
          <w:p w:rsidR="00C63000" w:rsidRPr="00353A87" w:rsidRDefault="00C63000" w:rsidP="00C63000">
            <w:pPr>
              <w:spacing w:after="0" w:line="240" w:lineRule="auto"/>
              <w:rPr>
                <w:rFonts w:ascii="Arial" w:hAnsi="Arial" w:cs="Arial"/>
              </w:rPr>
            </w:pPr>
            <w:r w:rsidRPr="00353A87">
              <w:rPr>
                <w:rFonts w:eastAsiaTheme="minorEastAsia" w:cs="Calibri"/>
                <w:lang w:eastAsia="es-CO"/>
              </w:rPr>
              <w:t>2.</w:t>
            </w:r>
          </w:p>
        </w:tc>
        <w:tc>
          <w:tcPr>
            <w:tcW w:w="2523" w:type="dxa"/>
            <w:shd w:val="clear" w:color="auto" w:fill="auto"/>
          </w:tcPr>
          <w:p w:rsidR="00C63000" w:rsidRPr="00F206D3" w:rsidRDefault="00C63000" w:rsidP="00C63000">
            <w:pPr>
              <w:autoSpaceDE w:val="0"/>
              <w:autoSpaceDN w:val="0"/>
              <w:adjustRightInd w:val="0"/>
              <w:spacing w:after="0" w:line="240" w:lineRule="auto"/>
              <w:jc w:val="both"/>
              <w:rPr>
                <w:rFonts w:ascii="Arial" w:eastAsiaTheme="minorEastAsia" w:hAnsi="Arial" w:cs="Arial"/>
                <w:lang w:eastAsia="es-CO"/>
              </w:rPr>
            </w:pPr>
            <w:r w:rsidRPr="00F206D3">
              <w:rPr>
                <w:rFonts w:ascii="Arial" w:eastAsiaTheme="minorEastAsia" w:hAnsi="Arial" w:cs="Arial"/>
                <w:lang w:eastAsia="es-CO"/>
              </w:rPr>
              <w:t>Dar cumplimiento a lo establecido en la Guía Orientación Formación ambientes virtuales de aprendizaje – GFPI-G-014 publicada en la plataforma Compromiso, cuando así se requiera.</w:t>
            </w:r>
          </w:p>
        </w:tc>
        <w:tc>
          <w:tcPr>
            <w:tcW w:w="3714" w:type="dxa"/>
            <w:shd w:val="clear" w:color="auto" w:fill="auto"/>
          </w:tcPr>
          <w:p w:rsidR="00C63000" w:rsidRPr="00F206D3" w:rsidRDefault="00C63000" w:rsidP="00C63000">
            <w:pPr>
              <w:spacing w:line="240" w:lineRule="auto"/>
              <w:jc w:val="both"/>
              <w:rPr>
                <w:rFonts w:ascii="Arial" w:eastAsiaTheme="minorEastAsia" w:hAnsi="Arial" w:cs="Arial"/>
                <w:lang w:eastAsia="es-CO"/>
              </w:rPr>
            </w:pPr>
            <w:r w:rsidRPr="00F206D3">
              <w:rPr>
                <w:rFonts w:ascii="Arial" w:eastAsiaTheme="minorEastAsia" w:hAnsi="Arial" w:cs="Arial"/>
                <w:lang w:eastAsia="es-CO"/>
              </w:rPr>
              <w:t>No oriente formación en ambientes virtuales.</w:t>
            </w:r>
          </w:p>
        </w:tc>
        <w:tc>
          <w:tcPr>
            <w:tcW w:w="3686" w:type="dxa"/>
            <w:shd w:val="clear" w:color="auto" w:fill="auto"/>
          </w:tcPr>
          <w:p w:rsidR="00C63000" w:rsidRPr="00F206D3" w:rsidRDefault="00C63000" w:rsidP="00C63000">
            <w:pPr>
              <w:spacing w:line="240" w:lineRule="auto"/>
              <w:jc w:val="both"/>
              <w:rPr>
                <w:rFonts w:ascii="Arial" w:eastAsiaTheme="minorEastAsia" w:hAnsi="Arial" w:cs="Arial"/>
                <w:lang w:eastAsia="es-CO"/>
              </w:rPr>
            </w:pPr>
            <w:r w:rsidRPr="00F206D3">
              <w:rPr>
                <w:rFonts w:ascii="Arial" w:eastAsiaTheme="minorEastAsia" w:hAnsi="Arial" w:cs="Arial"/>
                <w:lang w:eastAsia="es-CO"/>
              </w:rPr>
              <w:t>-Durante el periodo no se manejó herramientas tecnológicas como lo establece establecido la Guía Orientación Formación ambientes virtuales.</w:t>
            </w:r>
          </w:p>
        </w:tc>
      </w:tr>
      <w:bookmarkEnd w:id="1"/>
      <w:tr w:rsidR="004423AC" w:rsidRPr="00353A87" w:rsidTr="00A736A7">
        <w:trPr>
          <w:trHeight w:val="53"/>
        </w:trPr>
        <w:tc>
          <w:tcPr>
            <w:tcW w:w="568" w:type="dxa"/>
            <w:shd w:val="clear" w:color="auto" w:fill="auto"/>
          </w:tcPr>
          <w:p w:rsidR="004423AC" w:rsidRPr="004423AC" w:rsidRDefault="004423AC" w:rsidP="004423AC">
            <w:pPr>
              <w:spacing w:after="0" w:line="240" w:lineRule="auto"/>
              <w:rPr>
                <w:rFonts w:ascii="Arial" w:hAnsi="Arial" w:cs="Arial"/>
              </w:rPr>
            </w:pPr>
            <w:r w:rsidRPr="004423AC">
              <w:rPr>
                <w:rFonts w:ascii="Arial" w:hAnsi="Arial" w:cs="Arial"/>
              </w:rPr>
              <w:br w:type="page"/>
            </w:r>
            <w:r w:rsidRPr="004423AC">
              <w:rPr>
                <w:rFonts w:ascii="Arial" w:eastAsiaTheme="minorEastAsia" w:hAnsi="Arial" w:cs="Arial"/>
                <w:lang w:eastAsia="es-CO"/>
              </w:rPr>
              <w:t>3.</w:t>
            </w:r>
          </w:p>
        </w:tc>
        <w:tc>
          <w:tcPr>
            <w:tcW w:w="2523" w:type="dxa"/>
            <w:shd w:val="clear" w:color="auto" w:fill="auto"/>
          </w:tcPr>
          <w:p w:rsidR="004423AC" w:rsidRPr="004423AC" w:rsidRDefault="004423AC" w:rsidP="004423AC">
            <w:pPr>
              <w:autoSpaceDE w:val="0"/>
              <w:autoSpaceDN w:val="0"/>
              <w:adjustRightInd w:val="0"/>
              <w:spacing w:after="0" w:line="240" w:lineRule="auto"/>
              <w:jc w:val="both"/>
              <w:rPr>
                <w:rFonts w:ascii="Arial" w:eastAsiaTheme="minorEastAsia" w:hAnsi="Arial" w:cs="Arial"/>
                <w:lang w:eastAsia="es-CO"/>
              </w:rPr>
            </w:pPr>
            <w:r w:rsidRPr="004423AC">
              <w:rPr>
                <w:rFonts w:ascii="Arial" w:eastAsiaTheme="minorEastAsia" w:hAnsi="Arial" w:cs="Arial"/>
                <w:lang w:eastAsia="es-CO"/>
              </w:rPr>
              <w:t xml:space="preserve">Aplicar durante el periodo de duración del contrato al proceso de certificación de competencias según normas de competencias que apliquen a su ocupación de instructor, así como a los procesos que el </w:t>
            </w:r>
            <w:r w:rsidRPr="004423AC">
              <w:rPr>
                <w:rFonts w:ascii="Arial" w:eastAsiaTheme="minorEastAsia" w:hAnsi="Arial" w:cs="Arial"/>
                <w:lang w:eastAsia="es-CO"/>
              </w:rPr>
              <w:lastRenderedPageBreak/>
              <w:t>SENA adelante para certificar habilidades pedagógicas.</w:t>
            </w:r>
          </w:p>
        </w:tc>
        <w:tc>
          <w:tcPr>
            <w:tcW w:w="3714" w:type="dxa"/>
            <w:shd w:val="clear" w:color="auto" w:fill="auto"/>
          </w:tcPr>
          <w:p w:rsidR="004423AC" w:rsidRPr="004423AC" w:rsidRDefault="004423AC" w:rsidP="004423AC">
            <w:pPr>
              <w:spacing w:after="0" w:line="240" w:lineRule="auto"/>
              <w:jc w:val="both"/>
              <w:rPr>
                <w:rFonts w:ascii="Arial" w:hAnsi="Arial" w:cs="Arial"/>
              </w:rPr>
            </w:pPr>
            <w:r w:rsidRPr="004423AC">
              <w:rPr>
                <w:rFonts w:ascii="Arial" w:hAnsi="Arial" w:cs="Arial"/>
              </w:rPr>
              <w:lastRenderedPageBreak/>
              <w:t>Estoy certificado en las normas sectoriales de competencia NSCL 210601020 "Atender clientes de acuerdo con procedi</w:t>
            </w:r>
            <w:r w:rsidR="004B3254">
              <w:rPr>
                <w:rFonts w:ascii="Arial" w:hAnsi="Arial" w:cs="Arial"/>
              </w:rPr>
              <w:t>miento de servicio y normativa.</w:t>
            </w:r>
          </w:p>
          <w:p w:rsidR="004423AC" w:rsidRPr="004423AC" w:rsidRDefault="004423AC" w:rsidP="004423AC">
            <w:pPr>
              <w:spacing w:after="0" w:line="240" w:lineRule="auto"/>
              <w:jc w:val="both"/>
              <w:rPr>
                <w:rFonts w:ascii="Arial" w:eastAsiaTheme="minorEastAsia" w:hAnsi="Arial" w:cs="Arial"/>
                <w:lang w:eastAsia="es-CO"/>
              </w:rPr>
            </w:pPr>
          </w:p>
        </w:tc>
        <w:tc>
          <w:tcPr>
            <w:tcW w:w="3686" w:type="dxa"/>
            <w:shd w:val="clear" w:color="auto" w:fill="auto"/>
          </w:tcPr>
          <w:p w:rsidR="004423AC" w:rsidRPr="004423AC" w:rsidRDefault="004423AC" w:rsidP="004423AC">
            <w:pPr>
              <w:pStyle w:val="Prrafodelista"/>
              <w:spacing w:line="240" w:lineRule="auto"/>
              <w:ind w:left="31"/>
              <w:jc w:val="both"/>
              <w:rPr>
                <w:rFonts w:ascii="Arial" w:eastAsiaTheme="minorEastAsia" w:hAnsi="Arial" w:cs="Arial"/>
                <w:lang w:eastAsia="es-CO"/>
              </w:rPr>
            </w:pPr>
            <w:r w:rsidRPr="004423AC">
              <w:rPr>
                <w:rFonts w:ascii="Arial" w:eastAsiaTheme="minorEastAsia" w:hAnsi="Arial" w:cs="Arial"/>
                <w:lang w:eastAsia="es-CO"/>
              </w:rPr>
              <w:t>-La certificación de la competencia laboral se puede evidenciar en la plataforma de certificados SENA.</w:t>
            </w:r>
          </w:p>
          <w:p w:rsidR="004423AC" w:rsidRPr="004423AC" w:rsidRDefault="004423AC" w:rsidP="004423AC">
            <w:pPr>
              <w:pStyle w:val="Prrafodelista"/>
              <w:spacing w:line="240" w:lineRule="auto"/>
              <w:ind w:left="31"/>
              <w:jc w:val="both"/>
              <w:rPr>
                <w:rFonts w:ascii="Arial" w:eastAsiaTheme="minorEastAsia" w:hAnsi="Arial" w:cs="Arial"/>
                <w:lang w:eastAsia="es-CO"/>
              </w:rPr>
            </w:pPr>
            <w:r w:rsidRPr="004423AC">
              <w:rPr>
                <w:rFonts w:ascii="Arial" w:eastAsiaTheme="minorEastAsia" w:hAnsi="Arial" w:cs="Arial"/>
                <w:lang w:eastAsia="es-CO"/>
              </w:rPr>
              <w:t>-</w:t>
            </w:r>
            <w:r w:rsidRPr="004423AC">
              <w:rPr>
                <w:rFonts w:ascii="Arial" w:hAnsi="Arial" w:cs="Arial"/>
              </w:rPr>
              <w:t>Certificados que se encuentran validados en la hoja de vida dentro de la agencia pública de empleo.</w:t>
            </w:r>
          </w:p>
          <w:p w:rsidR="004423AC" w:rsidRPr="004423AC" w:rsidRDefault="004423AC" w:rsidP="004423AC">
            <w:pPr>
              <w:pStyle w:val="Prrafodelista"/>
              <w:spacing w:line="240" w:lineRule="auto"/>
              <w:ind w:left="0"/>
              <w:jc w:val="both"/>
              <w:rPr>
                <w:rFonts w:ascii="Arial" w:eastAsiaTheme="minorEastAsia" w:hAnsi="Arial" w:cs="Arial"/>
                <w:lang w:eastAsia="es-CO"/>
              </w:rPr>
            </w:pPr>
          </w:p>
        </w:tc>
      </w:tr>
      <w:tr w:rsidR="00283F10" w:rsidRPr="00353A87" w:rsidTr="00A736A7">
        <w:tc>
          <w:tcPr>
            <w:tcW w:w="568" w:type="dxa"/>
            <w:shd w:val="clear" w:color="auto" w:fill="auto"/>
          </w:tcPr>
          <w:p w:rsidR="00283F10" w:rsidRPr="00353A87" w:rsidRDefault="00283F10" w:rsidP="001158E7">
            <w:pPr>
              <w:spacing w:after="0" w:line="240" w:lineRule="auto"/>
              <w:rPr>
                <w:rFonts w:ascii="Arial" w:hAnsi="Arial" w:cs="Arial"/>
              </w:rPr>
            </w:pPr>
            <w:r w:rsidRPr="00353A87">
              <w:rPr>
                <w:rFonts w:eastAsiaTheme="minorEastAsia" w:cs="Calibri"/>
                <w:lang w:eastAsia="es-CO"/>
              </w:rPr>
              <w:lastRenderedPageBreak/>
              <w:t>4.</w:t>
            </w:r>
          </w:p>
        </w:tc>
        <w:tc>
          <w:tcPr>
            <w:tcW w:w="2523" w:type="dxa"/>
            <w:shd w:val="clear" w:color="auto" w:fill="auto"/>
          </w:tcPr>
          <w:p w:rsidR="00283F10" w:rsidRPr="0040601B" w:rsidRDefault="00545763" w:rsidP="001158E7">
            <w:pPr>
              <w:spacing w:after="0" w:line="240" w:lineRule="auto"/>
              <w:jc w:val="both"/>
              <w:rPr>
                <w:rFonts w:ascii="Arial" w:eastAsiaTheme="minorEastAsia" w:hAnsi="Arial" w:cs="Arial"/>
                <w:lang w:eastAsia="es-CO"/>
              </w:rPr>
            </w:pPr>
            <w:r w:rsidRPr="0040601B">
              <w:rPr>
                <w:rFonts w:ascii="Arial" w:eastAsiaTheme="minorEastAsia" w:hAnsi="Arial" w:cs="Arial"/>
                <w:lang w:eastAsia="es-CO"/>
              </w:rPr>
              <w:t>Apoyar e impulsar, la selección de estrategias de enseñanza – aprendizaje – evaluación según el programa de Formación Profesional y el enfoque metodológico adoptado.</w:t>
            </w:r>
          </w:p>
        </w:tc>
        <w:tc>
          <w:tcPr>
            <w:tcW w:w="3714" w:type="dxa"/>
            <w:shd w:val="clear" w:color="auto" w:fill="auto"/>
          </w:tcPr>
          <w:p w:rsidR="00A83B0E" w:rsidRPr="0040601B" w:rsidRDefault="00283F10" w:rsidP="005D0C9C">
            <w:pPr>
              <w:pBdr>
                <w:top w:val="nil"/>
                <w:left w:val="nil"/>
                <w:bottom w:val="nil"/>
                <w:right w:val="nil"/>
                <w:between w:val="nil"/>
              </w:pBdr>
              <w:spacing w:after="0" w:line="240" w:lineRule="auto"/>
              <w:jc w:val="both"/>
              <w:rPr>
                <w:rFonts w:ascii="Arial" w:eastAsiaTheme="minorEastAsia" w:hAnsi="Arial" w:cs="Arial"/>
                <w:lang w:eastAsia="es-CO"/>
              </w:rPr>
            </w:pPr>
            <w:r w:rsidRPr="0040601B">
              <w:rPr>
                <w:rFonts w:ascii="Arial" w:eastAsiaTheme="minorEastAsia" w:hAnsi="Arial" w:cs="Arial"/>
                <w:lang w:eastAsia="es-CO"/>
              </w:rPr>
              <w:t>Seleccioné las estrategias de enseñanza –</w:t>
            </w:r>
            <w:r w:rsidR="00A83B0E" w:rsidRPr="0040601B">
              <w:rPr>
                <w:rFonts w:ascii="Arial" w:eastAsiaTheme="minorEastAsia" w:hAnsi="Arial" w:cs="Arial"/>
                <w:lang w:eastAsia="es-CO"/>
              </w:rPr>
              <w:t>aprendizaje y evaluación:</w:t>
            </w:r>
          </w:p>
          <w:p w:rsidR="009E10E0" w:rsidRPr="0040601B" w:rsidRDefault="009E10E0" w:rsidP="005D0C9C">
            <w:pPr>
              <w:pBdr>
                <w:top w:val="nil"/>
                <w:left w:val="nil"/>
                <w:bottom w:val="nil"/>
                <w:right w:val="nil"/>
                <w:between w:val="nil"/>
              </w:pBdr>
              <w:spacing w:after="0" w:line="240" w:lineRule="auto"/>
              <w:jc w:val="both"/>
              <w:rPr>
                <w:rFonts w:ascii="Arial" w:eastAsiaTheme="minorEastAsia" w:hAnsi="Arial" w:cs="Arial"/>
                <w:lang w:eastAsia="es-CO"/>
              </w:rPr>
            </w:pPr>
          </w:p>
          <w:p w:rsidR="00AC0415" w:rsidRDefault="00AC0415" w:rsidP="00AC0415">
            <w:pPr>
              <w:jc w:val="both"/>
              <w:rPr>
                <w:rFonts w:ascii="Arial" w:hAnsi="Arial" w:cs="Arial"/>
                <w:b/>
                <w:bCs/>
              </w:rPr>
            </w:pPr>
            <w:r w:rsidRPr="00F206D3">
              <w:rPr>
                <w:rFonts w:ascii="Arial" w:hAnsi="Arial" w:cs="Arial"/>
                <w:b/>
                <w:bCs/>
              </w:rPr>
              <w:t>FORMACIO</w:t>
            </w:r>
            <w:r w:rsidR="00590E28">
              <w:rPr>
                <w:rFonts w:ascii="Arial" w:hAnsi="Arial" w:cs="Arial"/>
                <w:b/>
                <w:bCs/>
              </w:rPr>
              <w:t>N</w:t>
            </w:r>
            <w:r w:rsidRPr="00F206D3">
              <w:rPr>
                <w:rFonts w:ascii="Arial" w:hAnsi="Arial" w:cs="Arial"/>
                <w:b/>
                <w:bCs/>
              </w:rPr>
              <w:t xml:space="preserve"> TITULADA</w:t>
            </w:r>
            <w:r w:rsidR="00E875AF">
              <w:rPr>
                <w:rFonts w:ascii="Arial" w:hAnsi="Arial" w:cs="Arial"/>
                <w:b/>
                <w:bCs/>
              </w:rPr>
              <w:t>S</w:t>
            </w:r>
            <w:r w:rsidRPr="00F206D3">
              <w:rPr>
                <w:rFonts w:ascii="Arial" w:hAnsi="Arial" w:cs="Arial"/>
                <w:b/>
                <w:bCs/>
              </w:rPr>
              <w:t xml:space="preserve"> FICHA</w:t>
            </w:r>
            <w:r w:rsidR="00E875AF">
              <w:rPr>
                <w:rFonts w:ascii="Arial" w:hAnsi="Arial" w:cs="Arial"/>
                <w:b/>
                <w:bCs/>
              </w:rPr>
              <w:t>.</w:t>
            </w:r>
          </w:p>
          <w:p w:rsidR="00476172" w:rsidRPr="00476172" w:rsidRDefault="00476667" w:rsidP="00476172">
            <w:pPr>
              <w:pStyle w:val="Default"/>
              <w:jc w:val="both"/>
              <w:rPr>
                <w:rFonts w:ascii="Arial" w:hAnsi="Arial" w:cs="Arial"/>
                <w:sz w:val="20"/>
                <w:szCs w:val="20"/>
              </w:rPr>
            </w:pPr>
            <w:r>
              <w:rPr>
                <w:rFonts w:ascii="Arial" w:hAnsi="Arial" w:cs="Arial"/>
                <w:sz w:val="22"/>
                <w:szCs w:val="22"/>
              </w:rPr>
              <w:t xml:space="preserve">AUXILIAR DE ENFERMERA </w:t>
            </w:r>
            <w:r w:rsidR="00476172" w:rsidRPr="00476172">
              <w:rPr>
                <w:rFonts w:ascii="Arial" w:hAnsi="Arial" w:cs="Arial"/>
                <w:sz w:val="22"/>
                <w:szCs w:val="22"/>
              </w:rPr>
              <w:t xml:space="preserve"> IBAGUE , </w:t>
            </w:r>
            <w:r w:rsidR="00476172" w:rsidRPr="00476172">
              <w:rPr>
                <w:rFonts w:ascii="Arial" w:hAnsi="Arial" w:cs="Arial"/>
                <w:sz w:val="20"/>
                <w:szCs w:val="20"/>
              </w:rPr>
              <w:t xml:space="preserve">FICHA : </w:t>
            </w:r>
            <w:r w:rsidR="00476172" w:rsidRPr="00476172">
              <w:rPr>
                <w:rFonts w:ascii="Arial" w:hAnsi="Arial" w:cs="Arial"/>
                <w:b/>
                <w:bCs/>
                <w:sz w:val="20"/>
                <w:szCs w:val="20"/>
              </w:rPr>
              <w:t xml:space="preserve">2877365 </w:t>
            </w:r>
          </w:p>
          <w:p w:rsidR="00AC0415" w:rsidRDefault="00AC0415" w:rsidP="00AC0415">
            <w:pPr>
              <w:pStyle w:val="TableParagraph"/>
              <w:ind w:left="0" w:right="95"/>
              <w:jc w:val="both"/>
              <w:rPr>
                <w:rFonts w:ascii="Arial" w:hAnsi="Arial" w:cs="Arial"/>
                <w:sz w:val="21"/>
                <w:szCs w:val="21"/>
              </w:rPr>
            </w:pPr>
            <w:r w:rsidRPr="009B6F22">
              <w:rPr>
                <w:rFonts w:ascii="Arial" w:hAnsi="Arial" w:cs="Arial"/>
                <w:b/>
                <w:sz w:val="21"/>
                <w:szCs w:val="21"/>
              </w:rPr>
              <w:t>Estrategias</w:t>
            </w:r>
            <w:r w:rsidR="00476172">
              <w:rPr>
                <w:rFonts w:ascii="Arial" w:hAnsi="Arial" w:cs="Arial"/>
                <w:b/>
                <w:sz w:val="21"/>
                <w:szCs w:val="21"/>
              </w:rPr>
              <w:t xml:space="preserve"> </w:t>
            </w:r>
            <w:r w:rsidRPr="009B6F22">
              <w:rPr>
                <w:rFonts w:ascii="Arial" w:hAnsi="Arial" w:cs="Arial"/>
                <w:b/>
                <w:sz w:val="21"/>
                <w:szCs w:val="21"/>
              </w:rPr>
              <w:t>de</w:t>
            </w:r>
            <w:r w:rsidR="00476172">
              <w:rPr>
                <w:rFonts w:ascii="Arial" w:hAnsi="Arial" w:cs="Arial"/>
                <w:b/>
                <w:sz w:val="21"/>
                <w:szCs w:val="21"/>
              </w:rPr>
              <w:t xml:space="preserve"> </w:t>
            </w:r>
            <w:r w:rsidRPr="009B6F22">
              <w:rPr>
                <w:rFonts w:ascii="Arial" w:hAnsi="Arial" w:cs="Arial"/>
                <w:b/>
                <w:sz w:val="21"/>
                <w:szCs w:val="21"/>
              </w:rPr>
              <w:t>enseñanza</w:t>
            </w:r>
            <w:r w:rsidRPr="009B6F22">
              <w:rPr>
                <w:rFonts w:ascii="Arial" w:hAnsi="Arial" w:cs="Arial"/>
                <w:sz w:val="21"/>
                <w:szCs w:val="21"/>
              </w:rPr>
              <w:t>:</w:t>
            </w:r>
            <w:r w:rsidR="00476172">
              <w:rPr>
                <w:rFonts w:ascii="Arial" w:hAnsi="Arial" w:cs="Arial"/>
                <w:sz w:val="21"/>
                <w:szCs w:val="21"/>
              </w:rPr>
              <w:t xml:space="preserve"> </w:t>
            </w:r>
            <w:r w:rsidRPr="009B6F22">
              <w:rPr>
                <w:rFonts w:ascii="Arial" w:hAnsi="Arial" w:cs="Arial"/>
                <w:sz w:val="21"/>
                <w:szCs w:val="21"/>
              </w:rPr>
              <w:t>Enseñanza</w:t>
            </w:r>
            <w:r w:rsidR="00476172">
              <w:rPr>
                <w:rFonts w:ascii="Arial" w:hAnsi="Arial" w:cs="Arial"/>
                <w:sz w:val="21"/>
                <w:szCs w:val="21"/>
              </w:rPr>
              <w:t xml:space="preserve"> </w:t>
            </w:r>
            <w:r w:rsidRPr="009B6F22">
              <w:rPr>
                <w:rFonts w:ascii="Arial" w:hAnsi="Arial" w:cs="Arial"/>
                <w:sz w:val="21"/>
                <w:szCs w:val="21"/>
              </w:rPr>
              <w:t>haciendo</w:t>
            </w:r>
            <w:r w:rsidR="00476172">
              <w:rPr>
                <w:rFonts w:ascii="Arial" w:hAnsi="Arial" w:cs="Arial"/>
                <w:sz w:val="21"/>
                <w:szCs w:val="21"/>
              </w:rPr>
              <w:t xml:space="preserve"> </w:t>
            </w:r>
            <w:r w:rsidRPr="009B6F22">
              <w:rPr>
                <w:rFonts w:ascii="Arial" w:hAnsi="Arial" w:cs="Arial"/>
                <w:sz w:val="21"/>
                <w:szCs w:val="21"/>
              </w:rPr>
              <w:t>uso</w:t>
            </w:r>
            <w:r w:rsidR="00476172">
              <w:rPr>
                <w:rFonts w:ascii="Arial" w:hAnsi="Arial" w:cs="Arial"/>
                <w:sz w:val="21"/>
                <w:szCs w:val="21"/>
              </w:rPr>
              <w:t xml:space="preserve"> </w:t>
            </w:r>
            <w:r w:rsidRPr="009B6F22">
              <w:rPr>
                <w:rFonts w:ascii="Arial" w:hAnsi="Arial" w:cs="Arial"/>
                <w:sz w:val="21"/>
                <w:szCs w:val="21"/>
              </w:rPr>
              <w:t>de</w:t>
            </w:r>
            <w:r w:rsidR="00476172">
              <w:rPr>
                <w:rFonts w:ascii="Arial" w:hAnsi="Arial" w:cs="Arial"/>
                <w:sz w:val="21"/>
                <w:szCs w:val="21"/>
              </w:rPr>
              <w:t xml:space="preserve"> </w:t>
            </w:r>
            <w:r w:rsidRPr="009B6F22">
              <w:rPr>
                <w:rFonts w:ascii="Arial" w:hAnsi="Arial" w:cs="Arial"/>
                <w:sz w:val="21"/>
                <w:szCs w:val="21"/>
              </w:rPr>
              <w:t>herramientas tecnológicas, método de</w:t>
            </w:r>
            <w:r w:rsidR="00476172">
              <w:rPr>
                <w:rFonts w:ascii="Arial" w:hAnsi="Arial" w:cs="Arial"/>
                <w:sz w:val="21"/>
                <w:szCs w:val="21"/>
              </w:rPr>
              <w:t xml:space="preserve"> </w:t>
            </w:r>
            <w:r w:rsidRPr="009B6F22">
              <w:rPr>
                <w:rFonts w:ascii="Arial" w:hAnsi="Arial" w:cs="Arial"/>
                <w:sz w:val="21"/>
                <w:szCs w:val="21"/>
              </w:rPr>
              <w:t>solución</w:t>
            </w:r>
            <w:r w:rsidR="00476172">
              <w:rPr>
                <w:rFonts w:ascii="Arial" w:hAnsi="Arial" w:cs="Arial"/>
                <w:sz w:val="21"/>
                <w:szCs w:val="21"/>
              </w:rPr>
              <w:t xml:space="preserve"> </w:t>
            </w:r>
            <w:r w:rsidRPr="009B6F22">
              <w:rPr>
                <w:rFonts w:ascii="Arial" w:hAnsi="Arial" w:cs="Arial"/>
                <w:sz w:val="21"/>
                <w:szCs w:val="21"/>
              </w:rPr>
              <w:t>de</w:t>
            </w:r>
            <w:r w:rsidR="00476172">
              <w:rPr>
                <w:rFonts w:ascii="Arial" w:hAnsi="Arial" w:cs="Arial"/>
                <w:sz w:val="21"/>
                <w:szCs w:val="21"/>
              </w:rPr>
              <w:t xml:space="preserve"> </w:t>
            </w:r>
            <w:r w:rsidRPr="009B6F22">
              <w:rPr>
                <w:rFonts w:ascii="Arial" w:hAnsi="Arial" w:cs="Arial"/>
                <w:sz w:val="21"/>
                <w:szCs w:val="21"/>
              </w:rPr>
              <w:t>problemas,</w:t>
            </w:r>
            <w:r w:rsidR="00476172">
              <w:rPr>
                <w:rFonts w:ascii="Arial" w:hAnsi="Arial" w:cs="Arial"/>
                <w:sz w:val="21"/>
                <w:szCs w:val="21"/>
              </w:rPr>
              <w:t xml:space="preserve"> </w:t>
            </w:r>
            <w:r w:rsidRPr="009B6F22">
              <w:rPr>
                <w:rFonts w:ascii="Arial" w:hAnsi="Arial" w:cs="Arial"/>
                <w:sz w:val="21"/>
                <w:szCs w:val="21"/>
              </w:rPr>
              <w:t>metodología</w:t>
            </w:r>
            <w:r w:rsidR="00476172">
              <w:rPr>
                <w:rFonts w:ascii="Arial" w:hAnsi="Arial" w:cs="Arial"/>
                <w:sz w:val="21"/>
                <w:szCs w:val="21"/>
              </w:rPr>
              <w:t xml:space="preserve"> </w:t>
            </w:r>
            <w:r w:rsidRPr="009B6F22">
              <w:rPr>
                <w:rFonts w:ascii="Arial" w:hAnsi="Arial" w:cs="Arial"/>
                <w:sz w:val="21"/>
                <w:szCs w:val="21"/>
              </w:rPr>
              <w:t>de estudios</w:t>
            </w:r>
            <w:r w:rsidR="00476172">
              <w:rPr>
                <w:rFonts w:ascii="Arial" w:hAnsi="Arial" w:cs="Arial"/>
                <w:sz w:val="21"/>
                <w:szCs w:val="21"/>
              </w:rPr>
              <w:t xml:space="preserve"> </w:t>
            </w:r>
            <w:r w:rsidRPr="009B6F22">
              <w:rPr>
                <w:rFonts w:ascii="Arial" w:hAnsi="Arial" w:cs="Arial"/>
                <w:sz w:val="21"/>
                <w:szCs w:val="21"/>
              </w:rPr>
              <w:t>de caso</w:t>
            </w:r>
            <w:r w:rsidR="00476172">
              <w:rPr>
                <w:rFonts w:ascii="Arial" w:hAnsi="Arial" w:cs="Arial"/>
                <w:sz w:val="21"/>
                <w:szCs w:val="21"/>
              </w:rPr>
              <w:t xml:space="preserve"> </w:t>
            </w:r>
            <w:r w:rsidR="00C35003">
              <w:rPr>
                <w:rFonts w:ascii="Arial" w:hAnsi="Arial" w:cs="Arial"/>
                <w:sz w:val="21"/>
                <w:szCs w:val="21"/>
              </w:rPr>
              <w:t>reales  generados en campo  de práctica HOSPITAL  SAN FRANSISCO  SALA  DE PARTOS.</w:t>
            </w:r>
          </w:p>
          <w:p w:rsidR="00AC0415" w:rsidRPr="009B6F22" w:rsidRDefault="00AC0415" w:rsidP="00AC0415">
            <w:pPr>
              <w:pStyle w:val="TableParagraph"/>
              <w:ind w:left="0" w:right="95"/>
              <w:jc w:val="both"/>
              <w:rPr>
                <w:rFonts w:ascii="Arial" w:hAnsi="Arial" w:cs="Arial"/>
                <w:sz w:val="21"/>
                <w:szCs w:val="21"/>
              </w:rPr>
            </w:pPr>
            <w:r w:rsidRPr="009B6F22">
              <w:rPr>
                <w:rFonts w:ascii="Arial" w:hAnsi="Arial" w:cs="Arial"/>
                <w:sz w:val="21"/>
                <w:szCs w:val="21"/>
              </w:rPr>
              <w:t>Lecturas</w:t>
            </w:r>
            <w:r w:rsidR="00476172">
              <w:rPr>
                <w:rFonts w:ascii="Arial" w:hAnsi="Arial" w:cs="Arial"/>
                <w:sz w:val="21"/>
                <w:szCs w:val="21"/>
              </w:rPr>
              <w:t xml:space="preserve"> </w:t>
            </w:r>
            <w:r w:rsidRPr="009B6F22">
              <w:rPr>
                <w:rFonts w:ascii="Arial" w:hAnsi="Arial" w:cs="Arial"/>
                <w:sz w:val="21"/>
                <w:szCs w:val="21"/>
              </w:rPr>
              <w:t>de</w:t>
            </w:r>
            <w:r w:rsidR="00476172">
              <w:rPr>
                <w:rFonts w:ascii="Arial" w:hAnsi="Arial" w:cs="Arial"/>
                <w:sz w:val="21"/>
                <w:szCs w:val="21"/>
              </w:rPr>
              <w:t xml:space="preserve"> </w:t>
            </w:r>
            <w:r w:rsidRPr="009B6F22">
              <w:rPr>
                <w:rFonts w:ascii="Arial" w:hAnsi="Arial" w:cs="Arial"/>
                <w:sz w:val="21"/>
                <w:szCs w:val="21"/>
              </w:rPr>
              <w:t>documentos</w:t>
            </w:r>
            <w:r w:rsidR="00476172">
              <w:rPr>
                <w:rFonts w:ascii="Arial" w:hAnsi="Arial" w:cs="Arial"/>
                <w:sz w:val="21"/>
                <w:szCs w:val="21"/>
              </w:rPr>
              <w:t xml:space="preserve"> </w:t>
            </w:r>
            <w:r w:rsidRPr="009B6F22">
              <w:rPr>
                <w:rFonts w:ascii="Arial" w:hAnsi="Arial" w:cs="Arial"/>
                <w:sz w:val="21"/>
                <w:szCs w:val="21"/>
              </w:rPr>
              <w:t>y</w:t>
            </w:r>
            <w:r w:rsidR="00476172">
              <w:rPr>
                <w:rFonts w:ascii="Arial" w:hAnsi="Arial" w:cs="Arial"/>
                <w:sz w:val="21"/>
                <w:szCs w:val="21"/>
              </w:rPr>
              <w:t xml:space="preserve"> </w:t>
            </w:r>
            <w:r w:rsidRPr="009B6F22">
              <w:rPr>
                <w:rFonts w:ascii="Arial" w:hAnsi="Arial" w:cs="Arial"/>
                <w:sz w:val="21"/>
                <w:szCs w:val="21"/>
              </w:rPr>
              <w:t>casos</w:t>
            </w:r>
            <w:r w:rsidR="00476172" w:rsidRPr="009B6F22">
              <w:rPr>
                <w:rFonts w:ascii="Arial" w:hAnsi="Arial" w:cs="Arial"/>
                <w:sz w:val="21"/>
                <w:szCs w:val="21"/>
              </w:rPr>
              <w:t>, interpretación</w:t>
            </w:r>
            <w:r w:rsidRPr="009B6F22">
              <w:rPr>
                <w:rFonts w:ascii="Arial" w:hAnsi="Arial" w:cs="Arial"/>
                <w:sz w:val="21"/>
                <w:szCs w:val="21"/>
              </w:rPr>
              <w:t xml:space="preserve"> de preguntas, plan de</w:t>
            </w:r>
            <w:r w:rsidR="00476172">
              <w:rPr>
                <w:rFonts w:ascii="Arial" w:hAnsi="Arial" w:cs="Arial"/>
                <w:sz w:val="21"/>
                <w:szCs w:val="21"/>
              </w:rPr>
              <w:t xml:space="preserve"> </w:t>
            </w:r>
            <w:r w:rsidRPr="009B6F22">
              <w:rPr>
                <w:rFonts w:ascii="Arial" w:hAnsi="Arial" w:cs="Arial"/>
                <w:sz w:val="21"/>
                <w:szCs w:val="21"/>
              </w:rPr>
              <w:t>cuidados</w:t>
            </w:r>
            <w:r>
              <w:rPr>
                <w:rFonts w:ascii="Arial" w:hAnsi="Arial" w:cs="Arial"/>
                <w:sz w:val="21"/>
                <w:szCs w:val="21"/>
              </w:rPr>
              <w:t xml:space="preserve"> según </w:t>
            </w:r>
            <w:r w:rsidR="00FA561C">
              <w:rPr>
                <w:rFonts w:ascii="Arial" w:hAnsi="Arial" w:cs="Arial"/>
                <w:sz w:val="21"/>
                <w:szCs w:val="21"/>
              </w:rPr>
              <w:t>los casos propuestos</w:t>
            </w:r>
            <w:r>
              <w:rPr>
                <w:rFonts w:ascii="Arial" w:hAnsi="Arial" w:cs="Arial"/>
                <w:sz w:val="21"/>
                <w:szCs w:val="21"/>
              </w:rPr>
              <w:t>.</w:t>
            </w:r>
          </w:p>
          <w:p w:rsidR="00AC0415" w:rsidRPr="009B6F22" w:rsidRDefault="00AC0415" w:rsidP="00AC0415">
            <w:pPr>
              <w:pStyle w:val="TableParagraph"/>
              <w:spacing w:before="200" w:line="242" w:lineRule="auto"/>
              <w:ind w:left="0" w:right="96"/>
              <w:jc w:val="both"/>
              <w:rPr>
                <w:rFonts w:ascii="Arial" w:hAnsi="Arial" w:cs="Arial"/>
                <w:sz w:val="21"/>
                <w:szCs w:val="21"/>
              </w:rPr>
            </w:pPr>
            <w:r w:rsidRPr="009B6F22">
              <w:rPr>
                <w:rFonts w:ascii="Arial" w:hAnsi="Arial" w:cs="Arial"/>
                <w:b/>
                <w:sz w:val="21"/>
                <w:szCs w:val="21"/>
              </w:rPr>
              <w:t>Estrategias de aprendizaje</w:t>
            </w:r>
            <w:r w:rsidRPr="009B6F22">
              <w:rPr>
                <w:rFonts w:ascii="Arial" w:hAnsi="Arial" w:cs="Arial"/>
                <w:sz w:val="21"/>
                <w:szCs w:val="21"/>
              </w:rPr>
              <w:t>: lecturas,</w:t>
            </w:r>
            <w:r w:rsidR="00311780">
              <w:rPr>
                <w:rFonts w:ascii="Arial" w:hAnsi="Arial" w:cs="Arial"/>
                <w:sz w:val="21"/>
                <w:szCs w:val="21"/>
              </w:rPr>
              <w:t xml:space="preserve"> </w:t>
            </w:r>
            <w:r w:rsidR="002F05CE">
              <w:rPr>
                <w:rFonts w:ascii="Arial" w:hAnsi="Arial" w:cs="Arial"/>
                <w:sz w:val="21"/>
                <w:szCs w:val="21"/>
              </w:rPr>
              <w:t xml:space="preserve">Acciones </w:t>
            </w:r>
            <w:r w:rsidR="00FA561C" w:rsidRPr="009B6F22">
              <w:rPr>
                <w:rFonts w:ascii="Arial" w:hAnsi="Arial" w:cs="Arial"/>
                <w:spacing w:val="1"/>
                <w:sz w:val="21"/>
                <w:szCs w:val="21"/>
              </w:rPr>
              <w:t xml:space="preserve"> </w:t>
            </w:r>
            <w:r w:rsidR="00311780" w:rsidRPr="009B6F22">
              <w:rPr>
                <w:rFonts w:ascii="Arial" w:hAnsi="Arial" w:cs="Arial"/>
                <w:spacing w:val="1"/>
                <w:sz w:val="21"/>
                <w:szCs w:val="21"/>
              </w:rPr>
              <w:t>prácticos</w:t>
            </w:r>
            <w:r w:rsidR="00311780">
              <w:rPr>
                <w:rFonts w:ascii="Arial" w:hAnsi="Arial" w:cs="Arial"/>
                <w:spacing w:val="1"/>
                <w:sz w:val="21"/>
                <w:szCs w:val="21"/>
              </w:rPr>
              <w:t>, estudio</w:t>
            </w:r>
            <w:r w:rsidR="00311780">
              <w:rPr>
                <w:rFonts w:ascii="Arial" w:hAnsi="Arial" w:cs="Arial"/>
                <w:sz w:val="21"/>
                <w:szCs w:val="21"/>
              </w:rPr>
              <w:t xml:space="preserve"> </w:t>
            </w:r>
            <w:r w:rsidRPr="009B6F22">
              <w:rPr>
                <w:rFonts w:ascii="Arial" w:hAnsi="Arial" w:cs="Arial"/>
                <w:sz w:val="21"/>
                <w:szCs w:val="21"/>
              </w:rPr>
              <w:t>de</w:t>
            </w:r>
            <w:r w:rsidR="00311780">
              <w:rPr>
                <w:rFonts w:ascii="Arial" w:hAnsi="Arial" w:cs="Arial"/>
                <w:sz w:val="21"/>
                <w:szCs w:val="21"/>
              </w:rPr>
              <w:t xml:space="preserve"> </w:t>
            </w:r>
            <w:r w:rsidRPr="009B6F22">
              <w:rPr>
                <w:rFonts w:ascii="Arial" w:hAnsi="Arial" w:cs="Arial"/>
                <w:sz w:val="21"/>
                <w:szCs w:val="21"/>
              </w:rPr>
              <w:t>caso</w:t>
            </w:r>
            <w:r w:rsidR="00311780">
              <w:rPr>
                <w:rFonts w:ascii="Arial" w:hAnsi="Arial" w:cs="Arial"/>
                <w:sz w:val="21"/>
                <w:szCs w:val="21"/>
              </w:rPr>
              <w:t xml:space="preserve"> </w:t>
            </w:r>
            <w:r w:rsidR="002F05CE">
              <w:rPr>
                <w:rFonts w:ascii="Arial" w:hAnsi="Arial" w:cs="Arial"/>
                <w:sz w:val="21"/>
                <w:szCs w:val="21"/>
              </w:rPr>
              <w:t xml:space="preserve"> reales  y </w:t>
            </w:r>
            <w:r w:rsidRPr="009B6F22">
              <w:rPr>
                <w:rFonts w:ascii="Arial" w:hAnsi="Arial" w:cs="Arial"/>
                <w:sz w:val="21"/>
                <w:szCs w:val="21"/>
              </w:rPr>
              <w:t>trabajo</w:t>
            </w:r>
            <w:r w:rsidR="002F05CE">
              <w:rPr>
                <w:rFonts w:ascii="Arial" w:hAnsi="Arial" w:cs="Arial"/>
                <w:sz w:val="21"/>
                <w:szCs w:val="21"/>
              </w:rPr>
              <w:t>s</w:t>
            </w:r>
            <w:r w:rsidR="00311780">
              <w:rPr>
                <w:rFonts w:ascii="Arial" w:hAnsi="Arial" w:cs="Arial"/>
                <w:sz w:val="21"/>
                <w:szCs w:val="21"/>
              </w:rPr>
              <w:t xml:space="preserve"> </w:t>
            </w:r>
            <w:r w:rsidRPr="009B6F22">
              <w:rPr>
                <w:rFonts w:ascii="Arial" w:hAnsi="Arial" w:cs="Arial"/>
                <w:sz w:val="21"/>
                <w:szCs w:val="21"/>
              </w:rPr>
              <w:t>practico</w:t>
            </w:r>
            <w:r w:rsidR="002F05CE">
              <w:rPr>
                <w:rFonts w:ascii="Arial" w:hAnsi="Arial" w:cs="Arial"/>
                <w:sz w:val="21"/>
                <w:szCs w:val="21"/>
              </w:rPr>
              <w:t>s</w:t>
            </w:r>
            <w:r w:rsidRPr="009B6F22">
              <w:rPr>
                <w:rFonts w:ascii="Arial" w:hAnsi="Arial" w:cs="Arial"/>
                <w:sz w:val="21"/>
                <w:szCs w:val="21"/>
              </w:rPr>
              <w:t>.</w:t>
            </w:r>
          </w:p>
          <w:p w:rsidR="00AC0415" w:rsidRDefault="00AC0415" w:rsidP="00AC0415">
            <w:pPr>
              <w:pBdr>
                <w:top w:val="nil"/>
                <w:left w:val="nil"/>
                <w:bottom w:val="nil"/>
                <w:right w:val="nil"/>
                <w:between w:val="nil"/>
              </w:pBdr>
              <w:spacing w:after="0" w:line="240" w:lineRule="auto"/>
              <w:jc w:val="both"/>
              <w:rPr>
                <w:rFonts w:ascii="Arial" w:eastAsia="Times New Roman" w:hAnsi="Arial" w:cs="Arial"/>
                <w:b/>
                <w:bCs/>
                <w:color w:val="000000" w:themeColor="text1"/>
                <w:sz w:val="21"/>
                <w:szCs w:val="21"/>
                <w:bdr w:val="none" w:sz="0" w:space="0" w:color="auto" w:frame="1"/>
                <w:lang w:val="es-MX" w:eastAsia="es-MX"/>
              </w:rPr>
            </w:pPr>
            <w:r w:rsidRPr="009B6F22">
              <w:rPr>
                <w:rFonts w:ascii="Arial" w:hAnsi="Arial" w:cs="Arial"/>
                <w:sz w:val="21"/>
                <w:szCs w:val="21"/>
              </w:rPr>
              <w:t>Trabajos</w:t>
            </w:r>
            <w:r w:rsidR="00311780">
              <w:rPr>
                <w:rFonts w:ascii="Arial" w:hAnsi="Arial" w:cs="Arial"/>
                <w:sz w:val="21"/>
                <w:szCs w:val="21"/>
              </w:rPr>
              <w:t xml:space="preserve"> </w:t>
            </w:r>
            <w:r w:rsidR="00311780" w:rsidRPr="009B6F22">
              <w:rPr>
                <w:rFonts w:ascii="Arial" w:hAnsi="Arial" w:cs="Arial"/>
                <w:sz w:val="21"/>
                <w:szCs w:val="21"/>
              </w:rPr>
              <w:t>colaborativos</w:t>
            </w:r>
            <w:r w:rsidR="00311780">
              <w:rPr>
                <w:rFonts w:ascii="Arial" w:hAnsi="Arial" w:cs="Arial"/>
                <w:sz w:val="21"/>
                <w:szCs w:val="21"/>
              </w:rPr>
              <w:t xml:space="preserve">, se </w:t>
            </w:r>
            <w:r w:rsidRPr="009B6F22">
              <w:rPr>
                <w:rFonts w:ascii="Arial" w:hAnsi="Arial" w:cs="Arial"/>
                <w:sz w:val="21"/>
                <w:szCs w:val="21"/>
              </w:rPr>
              <w:t>ejecutan</w:t>
            </w:r>
            <w:r w:rsidR="00311780">
              <w:rPr>
                <w:rFonts w:ascii="Arial" w:hAnsi="Arial" w:cs="Arial"/>
                <w:sz w:val="21"/>
                <w:szCs w:val="21"/>
              </w:rPr>
              <w:t xml:space="preserve"> </w:t>
            </w:r>
            <w:r w:rsidRPr="009B6F22">
              <w:rPr>
                <w:rFonts w:ascii="Arial" w:hAnsi="Arial" w:cs="Arial"/>
                <w:sz w:val="21"/>
                <w:szCs w:val="21"/>
              </w:rPr>
              <w:t>procesos</w:t>
            </w:r>
            <w:r w:rsidR="00311780">
              <w:rPr>
                <w:rFonts w:ascii="Arial" w:hAnsi="Arial" w:cs="Arial"/>
                <w:sz w:val="21"/>
                <w:szCs w:val="21"/>
              </w:rPr>
              <w:t xml:space="preserve"> </w:t>
            </w:r>
            <w:r w:rsidRPr="009B6F22">
              <w:rPr>
                <w:rFonts w:ascii="Arial" w:hAnsi="Arial" w:cs="Arial"/>
                <w:sz w:val="21"/>
                <w:szCs w:val="21"/>
              </w:rPr>
              <w:t>de</w:t>
            </w:r>
            <w:r w:rsidR="00311780">
              <w:rPr>
                <w:rFonts w:ascii="Arial" w:hAnsi="Arial" w:cs="Arial"/>
                <w:sz w:val="21"/>
                <w:szCs w:val="21"/>
              </w:rPr>
              <w:t xml:space="preserve"> </w:t>
            </w:r>
            <w:r w:rsidR="00311780" w:rsidRPr="009B6F22">
              <w:rPr>
                <w:rFonts w:ascii="Arial" w:hAnsi="Arial" w:cs="Arial"/>
                <w:sz w:val="21"/>
                <w:szCs w:val="21"/>
              </w:rPr>
              <w:t>interpretación</w:t>
            </w:r>
            <w:r w:rsidR="00311780">
              <w:rPr>
                <w:rFonts w:ascii="Arial" w:hAnsi="Arial" w:cs="Arial"/>
                <w:sz w:val="21"/>
                <w:szCs w:val="21"/>
              </w:rPr>
              <w:t xml:space="preserve">, argumentación </w:t>
            </w:r>
            <w:r w:rsidRPr="009B6F22">
              <w:rPr>
                <w:rFonts w:ascii="Arial" w:hAnsi="Arial" w:cs="Arial"/>
                <w:sz w:val="21"/>
                <w:szCs w:val="21"/>
              </w:rPr>
              <w:t>y</w:t>
            </w:r>
            <w:r w:rsidR="00311780">
              <w:rPr>
                <w:rFonts w:ascii="Arial" w:hAnsi="Arial" w:cs="Arial"/>
                <w:sz w:val="21"/>
                <w:szCs w:val="21"/>
              </w:rPr>
              <w:t xml:space="preserve"> </w:t>
            </w:r>
            <w:r w:rsidRPr="009B6F22">
              <w:rPr>
                <w:rFonts w:ascii="Arial" w:hAnsi="Arial" w:cs="Arial"/>
                <w:sz w:val="21"/>
                <w:szCs w:val="21"/>
              </w:rPr>
              <w:t>de</w:t>
            </w:r>
            <w:r w:rsidR="00311780">
              <w:rPr>
                <w:rFonts w:ascii="Arial" w:hAnsi="Arial" w:cs="Arial"/>
                <w:sz w:val="21"/>
                <w:szCs w:val="21"/>
              </w:rPr>
              <w:t xml:space="preserve"> </w:t>
            </w:r>
            <w:r w:rsidRPr="009B6F22">
              <w:rPr>
                <w:rFonts w:ascii="Arial" w:hAnsi="Arial" w:cs="Arial"/>
                <w:sz w:val="21"/>
                <w:szCs w:val="21"/>
              </w:rPr>
              <w:t>proposición</w:t>
            </w:r>
            <w:r w:rsidR="00311780">
              <w:rPr>
                <w:rFonts w:ascii="Arial" w:hAnsi="Arial" w:cs="Arial"/>
                <w:sz w:val="21"/>
                <w:szCs w:val="21"/>
              </w:rPr>
              <w:t xml:space="preserve"> </w:t>
            </w:r>
            <w:r w:rsidRPr="009B6F22">
              <w:rPr>
                <w:rFonts w:ascii="Arial" w:hAnsi="Arial" w:cs="Arial"/>
                <w:sz w:val="21"/>
                <w:szCs w:val="21"/>
              </w:rPr>
              <w:t>de</w:t>
            </w:r>
            <w:r w:rsidR="00311780">
              <w:rPr>
                <w:rFonts w:ascii="Arial" w:hAnsi="Arial" w:cs="Arial"/>
                <w:sz w:val="21"/>
                <w:szCs w:val="21"/>
              </w:rPr>
              <w:t xml:space="preserve"> </w:t>
            </w:r>
            <w:r w:rsidRPr="009B6F22">
              <w:rPr>
                <w:rFonts w:ascii="Arial" w:hAnsi="Arial" w:cs="Arial"/>
                <w:sz w:val="21"/>
                <w:szCs w:val="21"/>
              </w:rPr>
              <w:t>lectura</w:t>
            </w:r>
            <w:r w:rsidR="00311780">
              <w:rPr>
                <w:rFonts w:ascii="Arial" w:hAnsi="Arial" w:cs="Arial"/>
                <w:sz w:val="21"/>
                <w:szCs w:val="21"/>
              </w:rPr>
              <w:t xml:space="preserve"> </w:t>
            </w:r>
            <w:r w:rsidRPr="009B6F22">
              <w:rPr>
                <w:rFonts w:ascii="Arial" w:hAnsi="Arial" w:cs="Arial"/>
                <w:sz w:val="21"/>
                <w:szCs w:val="21"/>
              </w:rPr>
              <w:t>crítica,</w:t>
            </w:r>
            <w:r w:rsidR="00311780">
              <w:rPr>
                <w:rFonts w:ascii="Arial" w:hAnsi="Arial" w:cs="Arial"/>
                <w:sz w:val="21"/>
                <w:szCs w:val="21"/>
              </w:rPr>
              <w:t xml:space="preserve"> </w:t>
            </w:r>
            <w:r w:rsidRPr="009B6F22">
              <w:rPr>
                <w:rFonts w:ascii="Arial" w:hAnsi="Arial" w:cs="Arial"/>
                <w:sz w:val="21"/>
                <w:szCs w:val="21"/>
              </w:rPr>
              <w:t>se</w:t>
            </w:r>
            <w:r w:rsidR="00311780">
              <w:rPr>
                <w:rFonts w:ascii="Arial" w:hAnsi="Arial" w:cs="Arial"/>
                <w:sz w:val="21"/>
                <w:szCs w:val="21"/>
              </w:rPr>
              <w:t xml:space="preserve"> </w:t>
            </w:r>
            <w:r w:rsidRPr="009B6F22">
              <w:rPr>
                <w:rFonts w:ascii="Arial" w:hAnsi="Arial" w:cs="Arial"/>
                <w:sz w:val="21"/>
                <w:szCs w:val="21"/>
              </w:rPr>
              <w:t>socializan</w:t>
            </w:r>
            <w:r w:rsidR="00311780">
              <w:rPr>
                <w:rFonts w:ascii="Arial" w:hAnsi="Arial" w:cs="Arial"/>
                <w:sz w:val="21"/>
                <w:szCs w:val="21"/>
              </w:rPr>
              <w:t xml:space="preserve"> </w:t>
            </w:r>
            <w:r w:rsidRPr="009B6F22">
              <w:rPr>
                <w:rFonts w:ascii="Arial" w:hAnsi="Arial" w:cs="Arial"/>
                <w:sz w:val="21"/>
                <w:szCs w:val="21"/>
              </w:rPr>
              <w:t>las</w:t>
            </w:r>
            <w:r w:rsidR="00311780">
              <w:rPr>
                <w:rFonts w:ascii="Arial" w:hAnsi="Arial" w:cs="Arial"/>
                <w:sz w:val="21"/>
                <w:szCs w:val="21"/>
              </w:rPr>
              <w:t xml:space="preserve"> </w:t>
            </w:r>
            <w:r w:rsidRPr="009B6F22">
              <w:rPr>
                <w:rFonts w:ascii="Arial" w:hAnsi="Arial" w:cs="Arial"/>
                <w:sz w:val="21"/>
                <w:szCs w:val="21"/>
              </w:rPr>
              <w:t>consultas,</w:t>
            </w:r>
            <w:r w:rsidR="00311780">
              <w:rPr>
                <w:rFonts w:ascii="Arial" w:hAnsi="Arial" w:cs="Arial"/>
                <w:sz w:val="21"/>
                <w:szCs w:val="21"/>
              </w:rPr>
              <w:t xml:space="preserve"> </w:t>
            </w:r>
            <w:r w:rsidRPr="009B6F22">
              <w:rPr>
                <w:rFonts w:ascii="Arial" w:hAnsi="Arial" w:cs="Arial"/>
                <w:sz w:val="21"/>
                <w:szCs w:val="21"/>
              </w:rPr>
              <w:t>se</w:t>
            </w:r>
            <w:r w:rsidR="00311780">
              <w:rPr>
                <w:rFonts w:ascii="Arial" w:hAnsi="Arial" w:cs="Arial"/>
                <w:sz w:val="21"/>
                <w:szCs w:val="21"/>
              </w:rPr>
              <w:t xml:space="preserve"> </w:t>
            </w:r>
            <w:r w:rsidRPr="009B6F22">
              <w:rPr>
                <w:rFonts w:ascii="Arial" w:hAnsi="Arial" w:cs="Arial"/>
                <w:sz w:val="21"/>
                <w:szCs w:val="21"/>
              </w:rPr>
              <w:t>realizaron</w:t>
            </w:r>
            <w:r w:rsidR="00311780">
              <w:rPr>
                <w:rFonts w:ascii="Arial" w:hAnsi="Arial" w:cs="Arial"/>
                <w:sz w:val="21"/>
                <w:szCs w:val="21"/>
              </w:rPr>
              <w:t xml:space="preserve"> </w:t>
            </w:r>
            <w:r w:rsidRPr="009B6F22">
              <w:rPr>
                <w:rFonts w:ascii="Arial" w:hAnsi="Arial" w:cs="Arial"/>
                <w:sz w:val="21"/>
                <w:szCs w:val="21"/>
              </w:rPr>
              <w:t>debates,</w:t>
            </w:r>
            <w:r w:rsidRPr="009B6F22">
              <w:rPr>
                <w:rFonts w:ascii="Arial" w:eastAsia="Times New Roman" w:hAnsi="Arial" w:cs="Arial"/>
                <w:color w:val="000000" w:themeColor="text1"/>
                <w:sz w:val="21"/>
                <w:szCs w:val="21"/>
                <w:bdr w:val="none" w:sz="0" w:space="0" w:color="auto" w:frame="1"/>
                <w:lang w:val="es-MX" w:eastAsia="es-MX"/>
              </w:rPr>
              <w:t xml:space="preserve"> Aula invertida, estudio de caso y talleres</w:t>
            </w:r>
            <w:r w:rsidRPr="009B6F22">
              <w:rPr>
                <w:rFonts w:ascii="Arial" w:eastAsia="Times New Roman" w:hAnsi="Arial" w:cs="Arial"/>
                <w:b/>
                <w:bCs/>
                <w:color w:val="000000" w:themeColor="text1"/>
                <w:sz w:val="21"/>
                <w:szCs w:val="21"/>
                <w:bdr w:val="none" w:sz="0" w:space="0" w:color="auto" w:frame="1"/>
                <w:lang w:val="es-MX" w:eastAsia="es-MX"/>
              </w:rPr>
              <w:t>.</w:t>
            </w:r>
          </w:p>
          <w:p w:rsidR="00E875AF" w:rsidRPr="0040601B" w:rsidRDefault="00E875AF" w:rsidP="00E875AF">
            <w:pPr>
              <w:pBdr>
                <w:top w:val="nil"/>
                <w:left w:val="nil"/>
                <w:bottom w:val="nil"/>
                <w:right w:val="nil"/>
                <w:between w:val="nil"/>
              </w:pBdr>
              <w:spacing w:after="0" w:line="240" w:lineRule="auto"/>
              <w:jc w:val="both"/>
              <w:rPr>
                <w:rFonts w:ascii="Arial" w:eastAsiaTheme="minorEastAsia" w:hAnsi="Arial" w:cs="Arial"/>
                <w:lang w:eastAsia="es-CO"/>
              </w:rPr>
            </w:pPr>
            <w:r w:rsidRPr="0040601B">
              <w:rPr>
                <w:rFonts w:ascii="Arial" w:eastAsiaTheme="minorEastAsia" w:hAnsi="Arial" w:cs="Arial"/>
                <w:b/>
                <w:bCs/>
                <w:lang w:eastAsia="es-CO"/>
              </w:rPr>
              <w:t>Estrategias de evaluación</w:t>
            </w:r>
            <w:r w:rsidRPr="0040601B">
              <w:rPr>
                <w:rFonts w:ascii="Arial" w:eastAsiaTheme="minorEastAsia" w:hAnsi="Arial" w:cs="Arial"/>
                <w:lang w:eastAsia="es-CO"/>
              </w:rPr>
              <w:t>:</w:t>
            </w:r>
          </w:p>
          <w:p w:rsidR="00E875AF" w:rsidRPr="0040601B" w:rsidRDefault="00E875AF" w:rsidP="00E875AF">
            <w:pPr>
              <w:pBdr>
                <w:top w:val="nil"/>
                <w:left w:val="nil"/>
                <w:bottom w:val="nil"/>
                <w:right w:val="nil"/>
                <w:between w:val="nil"/>
              </w:pBdr>
              <w:spacing w:after="0" w:line="240" w:lineRule="auto"/>
              <w:jc w:val="both"/>
              <w:rPr>
                <w:rFonts w:ascii="Arial" w:eastAsiaTheme="minorEastAsia" w:hAnsi="Arial" w:cs="Arial"/>
                <w:lang w:eastAsia="es-CO"/>
              </w:rPr>
            </w:pPr>
            <w:r w:rsidRPr="0040601B">
              <w:rPr>
                <w:rFonts w:ascii="Arial" w:eastAsiaTheme="minorEastAsia" w:hAnsi="Arial" w:cs="Arial"/>
                <w:lang w:eastAsia="es-CO"/>
              </w:rPr>
              <w:t xml:space="preserve">Métodos didácticos de enseñanza, Presentación de temas, Videos, </w:t>
            </w:r>
            <w:r>
              <w:rPr>
                <w:rFonts w:ascii="Arial" w:eastAsiaTheme="minorEastAsia" w:hAnsi="Arial" w:cs="Arial"/>
                <w:lang w:eastAsia="es-CO"/>
              </w:rPr>
              <w:t xml:space="preserve">estudios de caso </w:t>
            </w:r>
            <w:r w:rsidRPr="0040601B">
              <w:rPr>
                <w:rFonts w:ascii="Arial" w:eastAsiaTheme="minorEastAsia" w:hAnsi="Arial" w:cs="Arial"/>
                <w:lang w:eastAsia="es-CO"/>
              </w:rPr>
              <w:t xml:space="preserve">Las anteriores estrategias fueron aplicadas como apoyo al proceso de formación de los aprendices </w:t>
            </w:r>
            <w:r>
              <w:rPr>
                <w:rFonts w:ascii="Arial" w:eastAsiaTheme="minorEastAsia" w:hAnsi="Arial" w:cs="Arial"/>
                <w:lang w:eastAsia="es-CO"/>
              </w:rPr>
              <w:t>asignados</w:t>
            </w:r>
          </w:p>
        </w:tc>
        <w:tc>
          <w:tcPr>
            <w:tcW w:w="3686" w:type="dxa"/>
            <w:shd w:val="clear" w:color="auto" w:fill="auto"/>
          </w:tcPr>
          <w:p w:rsidR="000C3BBA" w:rsidRPr="0040601B" w:rsidRDefault="000B4E9D" w:rsidP="005D0C9C">
            <w:pPr>
              <w:autoSpaceDE w:val="0"/>
              <w:autoSpaceDN w:val="0"/>
              <w:adjustRightInd w:val="0"/>
              <w:spacing w:after="0" w:line="240" w:lineRule="auto"/>
              <w:jc w:val="both"/>
              <w:rPr>
                <w:rFonts w:ascii="Arial" w:eastAsiaTheme="minorEastAsia" w:hAnsi="Arial" w:cs="Arial"/>
                <w:lang w:eastAsia="es-CO"/>
              </w:rPr>
            </w:pPr>
            <w:bookmarkStart w:id="4" w:name="_Hlk115163624"/>
            <w:r w:rsidRPr="0040601B">
              <w:rPr>
                <w:rFonts w:ascii="Arial" w:eastAsiaTheme="minorEastAsia" w:hAnsi="Arial" w:cs="Arial"/>
                <w:lang w:eastAsia="es-CO"/>
              </w:rPr>
              <w:t xml:space="preserve">La selección de </w:t>
            </w:r>
            <w:r w:rsidR="00C31E8C" w:rsidRPr="0040601B">
              <w:rPr>
                <w:rFonts w:ascii="Arial" w:eastAsiaTheme="minorEastAsia" w:hAnsi="Arial" w:cs="Arial"/>
                <w:lang w:eastAsia="es-CO"/>
              </w:rPr>
              <w:t>las estrategias de enseñanza</w:t>
            </w:r>
            <w:r w:rsidRPr="0040601B">
              <w:rPr>
                <w:rFonts w:ascii="Arial" w:eastAsiaTheme="minorEastAsia" w:hAnsi="Arial" w:cs="Arial"/>
                <w:lang w:eastAsia="es-CO"/>
              </w:rPr>
              <w:t xml:space="preserve"> - </w:t>
            </w:r>
            <w:r w:rsidR="00C31E8C" w:rsidRPr="0040601B">
              <w:rPr>
                <w:rFonts w:ascii="Arial" w:eastAsiaTheme="minorEastAsia" w:hAnsi="Arial" w:cs="Arial"/>
                <w:lang w:eastAsia="es-CO"/>
              </w:rPr>
              <w:t xml:space="preserve">aprendizaje y evaluación, </w:t>
            </w:r>
            <w:r w:rsidR="000C3BBA" w:rsidRPr="0040601B">
              <w:rPr>
                <w:rFonts w:ascii="Arial" w:eastAsiaTheme="minorEastAsia" w:hAnsi="Arial" w:cs="Arial"/>
                <w:lang w:eastAsia="es-CO"/>
              </w:rPr>
              <w:t xml:space="preserve">se logra evidenciar en los formatos </w:t>
            </w:r>
            <w:bookmarkEnd w:id="4"/>
            <w:r w:rsidR="000C3BBA" w:rsidRPr="0040601B">
              <w:rPr>
                <w:rFonts w:ascii="Arial" w:eastAsiaTheme="minorEastAsia" w:hAnsi="Arial" w:cs="Arial"/>
                <w:lang w:eastAsia="es-CO"/>
              </w:rPr>
              <w:t xml:space="preserve">que se implementaron </w:t>
            </w:r>
            <w:r w:rsidR="009C162C">
              <w:rPr>
                <w:rFonts w:ascii="Arial" w:eastAsiaTheme="minorEastAsia" w:hAnsi="Arial" w:cs="Arial"/>
                <w:lang w:eastAsia="es-CO"/>
              </w:rPr>
              <w:t xml:space="preserve">en </w:t>
            </w:r>
            <w:r w:rsidR="009C162C" w:rsidRPr="0040601B">
              <w:rPr>
                <w:rFonts w:ascii="Arial" w:eastAsiaTheme="minorEastAsia" w:hAnsi="Arial" w:cs="Arial"/>
                <w:lang w:eastAsia="es-CO"/>
              </w:rPr>
              <w:t>las</w:t>
            </w:r>
            <w:r w:rsidR="000C3BBA" w:rsidRPr="0040601B">
              <w:rPr>
                <w:rFonts w:ascii="Arial" w:eastAsiaTheme="minorEastAsia" w:hAnsi="Arial" w:cs="Arial"/>
                <w:lang w:eastAsia="es-CO"/>
              </w:rPr>
              <w:t xml:space="preserve"> siguientes formaciones</w:t>
            </w:r>
            <w:r w:rsidR="00AC0415">
              <w:rPr>
                <w:rFonts w:ascii="Arial" w:eastAsiaTheme="minorEastAsia" w:hAnsi="Arial" w:cs="Arial"/>
                <w:lang w:eastAsia="es-CO"/>
              </w:rPr>
              <w:t xml:space="preserve"> asignadas</w:t>
            </w:r>
            <w:r w:rsidR="000C3BBA" w:rsidRPr="0040601B">
              <w:rPr>
                <w:rFonts w:ascii="Arial" w:eastAsiaTheme="minorEastAsia" w:hAnsi="Arial" w:cs="Arial"/>
                <w:lang w:eastAsia="es-CO"/>
              </w:rPr>
              <w:t xml:space="preserve">. </w:t>
            </w:r>
          </w:p>
          <w:p w:rsidR="00AB1A61" w:rsidRPr="0040601B" w:rsidRDefault="00AB1A61" w:rsidP="005D0C9C">
            <w:pPr>
              <w:autoSpaceDE w:val="0"/>
              <w:autoSpaceDN w:val="0"/>
              <w:adjustRightInd w:val="0"/>
              <w:spacing w:after="0" w:line="240" w:lineRule="auto"/>
              <w:jc w:val="both"/>
              <w:rPr>
                <w:rFonts w:ascii="Arial" w:eastAsiaTheme="minorEastAsia" w:hAnsi="Arial" w:cs="Arial"/>
                <w:lang w:eastAsia="es-CO"/>
              </w:rPr>
            </w:pPr>
          </w:p>
          <w:p w:rsidR="000C3BBA" w:rsidRPr="0040601B" w:rsidRDefault="000C3BBA" w:rsidP="005D0C9C">
            <w:pPr>
              <w:autoSpaceDE w:val="0"/>
              <w:autoSpaceDN w:val="0"/>
              <w:adjustRightInd w:val="0"/>
              <w:spacing w:after="0" w:line="240" w:lineRule="auto"/>
              <w:jc w:val="both"/>
              <w:rPr>
                <w:rFonts w:ascii="Arial" w:eastAsiaTheme="minorEastAsia" w:hAnsi="Arial" w:cs="Arial"/>
                <w:lang w:eastAsia="es-CO"/>
              </w:rPr>
            </w:pPr>
            <w:r w:rsidRPr="0040601B">
              <w:rPr>
                <w:rFonts w:ascii="Arial" w:eastAsiaTheme="minorEastAsia" w:hAnsi="Arial" w:cs="Arial"/>
                <w:lang w:eastAsia="es-CO"/>
              </w:rPr>
              <w:t>Formatos:</w:t>
            </w:r>
          </w:p>
          <w:p w:rsidR="00AB1A61" w:rsidRPr="0040601B" w:rsidRDefault="00AB1A61" w:rsidP="005D0C9C">
            <w:pPr>
              <w:autoSpaceDE w:val="0"/>
              <w:autoSpaceDN w:val="0"/>
              <w:adjustRightInd w:val="0"/>
              <w:spacing w:after="0" w:line="240" w:lineRule="auto"/>
              <w:jc w:val="both"/>
              <w:rPr>
                <w:rFonts w:ascii="Arial" w:eastAsiaTheme="minorEastAsia" w:hAnsi="Arial" w:cs="Arial"/>
                <w:lang w:eastAsia="es-CO"/>
              </w:rPr>
            </w:pPr>
          </w:p>
          <w:p w:rsidR="0032193C" w:rsidRPr="0040601B" w:rsidRDefault="00164A15" w:rsidP="0032193C">
            <w:pPr>
              <w:spacing w:line="240" w:lineRule="auto"/>
              <w:jc w:val="both"/>
              <w:rPr>
                <w:rFonts w:ascii="Arial" w:eastAsiaTheme="minorEastAsia" w:hAnsi="Arial" w:cs="Arial"/>
                <w:lang w:eastAsia="es-CO"/>
              </w:rPr>
            </w:pPr>
            <w:r>
              <w:rPr>
                <w:rFonts w:ascii="Arial" w:eastAsiaTheme="minorEastAsia" w:hAnsi="Arial" w:cs="Arial"/>
                <w:lang w:eastAsia="es-CO"/>
              </w:rPr>
              <w:t>-</w:t>
            </w:r>
            <w:r w:rsidR="00851FD4" w:rsidRPr="0040601B">
              <w:rPr>
                <w:rFonts w:ascii="Arial" w:eastAsiaTheme="minorEastAsia" w:hAnsi="Arial" w:cs="Arial"/>
                <w:lang w:eastAsia="es-CO"/>
              </w:rPr>
              <w:t>Guía</w:t>
            </w:r>
            <w:r w:rsidR="00476172">
              <w:rPr>
                <w:rFonts w:ascii="Arial" w:eastAsiaTheme="minorEastAsia" w:hAnsi="Arial" w:cs="Arial"/>
                <w:lang w:eastAsia="es-CO"/>
              </w:rPr>
              <w:t xml:space="preserve"> de Aprendizaje: GFPI-F-135 -V04</w:t>
            </w:r>
            <w:r w:rsidR="00851FD4" w:rsidRPr="0040601B">
              <w:rPr>
                <w:rFonts w:ascii="Arial" w:eastAsiaTheme="minorEastAsia" w:hAnsi="Arial" w:cs="Arial"/>
                <w:lang w:eastAsia="es-CO"/>
              </w:rPr>
              <w:t xml:space="preserve">- </w:t>
            </w:r>
          </w:p>
          <w:p w:rsidR="0032193C" w:rsidRPr="0040601B" w:rsidRDefault="00164A15" w:rsidP="0032193C">
            <w:pPr>
              <w:spacing w:line="240" w:lineRule="auto"/>
              <w:jc w:val="both"/>
              <w:rPr>
                <w:rFonts w:ascii="Arial" w:eastAsiaTheme="minorEastAsia" w:hAnsi="Arial" w:cs="Arial"/>
                <w:lang w:eastAsia="es-CO"/>
              </w:rPr>
            </w:pPr>
            <w:r>
              <w:rPr>
                <w:rFonts w:ascii="Arial" w:hAnsi="Arial" w:cs="Arial"/>
              </w:rPr>
              <w:t>-</w:t>
            </w:r>
            <w:r w:rsidR="00EB0DAB">
              <w:rPr>
                <w:rFonts w:ascii="Arial" w:hAnsi="Arial" w:cs="Arial"/>
              </w:rPr>
              <w:t>E</w:t>
            </w:r>
            <w:r w:rsidR="0032193C" w:rsidRPr="0040601B">
              <w:rPr>
                <w:rFonts w:ascii="Arial" w:hAnsi="Arial" w:cs="Arial"/>
              </w:rPr>
              <w:t>videncias fotográficas a la formación Imágenes Fotográficas adjuntas en esta cuenta de cobro</w:t>
            </w:r>
          </w:p>
          <w:p w:rsidR="00283F10" w:rsidRDefault="00164A15" w:rsidP="00B02DA1">
            <w:pPr>
              <w:spacing w:line="240" w:lineRule="auto"/>
              <w:jc w:val="both"/>
              <w:rPr>
                <w:rFonts w:ascii="Arial" w:eastAsiaTheme="minorEastAsia" w:hAnsi="Arial" w:cs="Arial"/>
                <w:lang w:eastAsia="es-CO"/>
              </w:rPr>
            </w:pPr>
            <w:r>
              <w:rPr>
                <w:rFonts w:ascii="Arial" w:eastAsiaTheme="minorEastAsia" w:hAnsi="Arial" w:cs="Arial"/>
                <w:lang w:eastAsia="es-CO"/>
              </w:rPr>
              <w:t>-</w:t>
            </w:r>
            <w:r w:rsidR="00476172" w:rsidRPr="0040601B">
              <w:rPr>
                <w:rFonts w:ascii="Arial" w:eastAsiaTheme="minorEastAsia" w:hAnsi="Arial" w:cs="Arial"/>
                <w:lang w:eastAsia="es-CO"/>
              </w:rPr>
              <w:t>Documentos</w:t>
            </w:r>
            <w:r w:rsidR="00851FD4" w:rsidRPr="0040601B">
              <w:rPr>
                <w:rFonts w:ascii="Arial" w:eastAsiaTheme="minorEastAsia" w:hAnsi="Arial" w:cs="Arial"/>
                <w:lang w:eastAsia="es-CO"/>
              </w:rPr>
              <w:t xml:space="preserve"> antes mencionados, reposan en la Plataforma </w:t>
            </w:r>
            <w:r w:rsidR="009C162C">
              <w:rPr>
                <w:rFonts w:ascii="Arial" w:eastAsiaTheme="minorEastAsia" w:hAnsi="Arial" w:cs="Arial"/>
                <w:lang w:eastAsia="es-CO"/>
              </w:rPr>
              <w:t>sofiaplus.</w:t>
            </w:r>
          </w:p>
          <w:p w:rsidR="00164A15" w:rsidRDefault="00164A15" w:rsidP="00164A15">
            <w:pPr>
              <w:spacing w:line="240" w:lineRule="auto"/>
              <w:jc w:val="both"/>
              <w:rPr>
                <w:rStyle w:val="Hipervnculo"/>
                <w:rFonts w:ascii="Arial" w:hAnsi="Arial" w:cs="Arial"/>
                <w:u w:val="none"/>
              </w:rPr>
            </w:pPr>
            <w:r>
              <w:rPr>
                <w:rFonts w:ascii="Arial" w:eastAsiaTheme="minorEastAsia" w:hAnsi="Arial" w:cs="Arial"/>
                <w:lang w:eastAsia="es-CO"/>
              </w:rPr>
              <w:t>-</w:t>
            </w:r>
            <w:r w:rsidRPr="001D50B4">
              <w:rPr>
                <w:rStyle w:val="Hipervnculo"/>
                <w:rFonts w:ascii="Arial" w:hAnsi="Arial" w:cs="Arial"/>
                <w:color w:val="auto"/>
                <w:u w:val="none"/>
              </w:rPr>
              <w:t xml:space="preserve"> Reporte de novedades con sus respectivas</w:t>
            </w:r>
            <w:r>
              <w:rPr>
                <w:rStyle w:val="Hipervnculo"/>
                <w:rFonts w:ascii="Arial" w:hAnsi="Arial" w:cs="Arial"/>
                <w:color w:val="auto"/>
                <w:u w:val="none"/>
              </w:rPr>
              <w:t xml:space="preserve"> </w:t>
            </w:r>
            <w:r w:rsidRPr="001D50B4">
              <w:rPr>
                <w:rStyle w:val="Hipervnculo"/>
                <w:rFonts w:ascii="Arial" w:hAnsi="Arial" w:cs="Arial"/>
                <w:color w:val="auto"/>
                <w:u w:val="none"/>
              </w:rPr>
              <w:t>firmas</w:t>
            </w:r>
            <w:r>
              <w:rPr>
                <w:rStyle w:val="Hipervnculo"/>
                <w:rFonts w:ascii="Arial" w:hAnsi="Arial" w:cs="Arial"/>
                <w:u w:val="none"/>
              </w:rPr>
              <w:t>.</w:t>
            </w:r>
          </w:p>
          <w:p w:rsidR="00164A15" w:rsidRPr="00164A15" w:rsidRDefault="00164A15" w:rsidP="00164A15">
            <w:pPr>
              <w:spacing w:line="240" w:lineRule="auto"/>
              <w:jc w:val="both"/>
              <w:rPr>
                <w:rStyle w:val="Hipervnculo"/>
                <w:rFonts w:ascii="Arial" w:hAnsi="Arial" w:cs="Arial"/>
                <w:u w:val="none"/>
              </w:rPr>
            </w:pPr>
            <w:r>
              <w:rPr>
                <w:rStyle w:val="Hipervnculo"/>
                <w:rFonts w:ascii="Arial" w:hAnsi="Arial" w:cs="Arial"/>
                <w:u w:val="none"/>
              </w:rPr>
              <w:t>-</w:t>
            </w:r>
            <w:r>
              <w:rPr>
                <w:rFonts w:cs="Calibri"/>
                <w:color w:val="000000"/>
                <w:shd w:val="clear" w:color="auto" w:fill="FFFFFF"/>
              </w:rPr>
              <w:t xml:space="preserve"> </w:t>
            </w:r>
            <w:r w:rsidRPr="00164A15">
              <w:rPr>
                <w:rFonts w:ascii="Arial" w:hAnsi="Arial" w:cs="Arial"/>
                <w:color w:val="000000"/>
                <w:shd w:val="clear" w:color="auto" w:fill="FFFFFF"/>
              </w:rPr>
              <w:t>GTH-F-074 Formato entrega de bienes contratistaV05</w:t>
            </w:r>
          </w:p>
          <w:p w:rsidR="00164A15" w:rsidRPr="0040601B" w:rsidRDefault="00164A15" w:rsidP="00B02DA1">
            <w:pPr>
              <w:spacing w:line="240" w:lineRule="auto"/>
              <w:jc w:val="both"/>
              <w:rPr>
                <w:rFonts w:ascii="Arial" w:eastAsiaTheme="minorEastAsia" w:hAnsi="Arial" w:cs="Arial"/>
                <w:lang w:eastAsia="es-CO"/>
              </w:rPr>
            </w:pPr>
          </w:p>
        </w:tc>
      </w:tr>
      <w:tr w:rsidR="001774E7" w:rsidRPr="00353A87" w:rsidTr="000A627C">
        <w:trPr>
          <w:trHeight w:val="412"/>
        </w:trPr>
        <w:tc>
          <w:tcPr>
            <w:tcW w:w="568" w:type="dxa"/>
            <w:shd w:val="clear" w:color="auto" w:fill="auto"/>
          </w:tcPr>
          <w:p w:rsidR="001774E7" w:rsidRPr="00353A87" w:rsidRDefault="001774E7" w:rsidP="001774E7">
            <w:pPr>
              <w:spacing w:after="0" w:line="240" w:lineRule="auto"/>
              <w:rPr>
                <w:rFonts w:ascii="Arial" w:hAnsi="Arial" w:cs="Arial"/>
              </w:rPr>
            </w:pPr>
            <w:bookmarkStart w:id="5" w:name="_Hlk104855794"/>
            <w:r w:rsidRPr="00353A87">
              <w:rPr>
                <w:rFonts w:eastAsiaTheme="minorEastAsia" w:cs="Calibri"/>
                <w:lang w:eastAsia="es-CO"/>
              </w:rPr>
              <w:t>5.</w:t>
            </w:r>
          </w:p>
        </w:tc>
        <w:tc>
          <w:tcPr>
            <w:tcW w:w="2523" w:type="dxa"/>
            <w:shd w:val="clear" w:color="auto" w:fill="auto"/>
          </w:tcPr>
          <w:p w:rsidR="001774E7" w:rsidRPr="00353A87" w:rsidRDefault="001774E7" w:rsidP="001774E7">
            <w:pPr>
              <w:autoSpaceDE w:val="0"/>
              <w:autoSpaceDN w:val="0"/>
              <w:adjustRightInd w:val="0"/>
              <w:spacing w:after="0" w:line="240" w:lineRule="auto"/>
              <w:jc w:val="both"/>
              <w:rPr>
                <w:rFonts w:eastAsiaTheme="minorEastAsia" w:cs="Calibri"/>
                <w:lang w:eastAsia="es-CO"/>
              </w:rPr>
            </w:pPr>
            <w:r w:rsidRPr="00353A87">
              <w:rPr>
                <w:rFonts w:eastAsiaTheme="minorEastAsia" w:cs="Calibri"/>
                <w:lang w:eastAsia="es-CO"/>
              </w:rPr>
              <w:t>Apoyar la selección de ambientes de aprendizaje con base en los resultados propuestos y en las características y requerimientos de los aprendices.</w:t>
            </w:r>
          </w:p>
        </w:tc>
        <w:tc>
          <w:tcPr>
            <w:tcW w:w="3714" w:type="dxa"/>
            <w:shd w:val="clear" w:color="auto" w:fill="auto"/>
          </w:tcPr>
          <w:p w:rsidR="001542A7" w:rsidRPr="003A38D1" w:rsidRDefault="001542A7" w:rsidP="001774E7">
            <w:pPr>
              <w:spacing w:after="0" w:line="240" w:lineRule="auto"/>
              <w:jc w:val="both"/>
              <w:rPr>
                <w:rFonts w:ascii="Arial" w:eastAsiaTheme="minorEastAsia" w:hAnsi="Arial" w:cs="Arial"/>
                <w:sz w:val="20"/>
                <w:szCs w:val="20"/>
                <w:lang w:eastAsia="es-CO"/>
              </w:rPr>
            </w:pPr>
            <w:r w:rsidRPr="003A38D1">
              <w:rPr>
                <w:rFonts w:ascii="Arial" w:hAnsi="Arial" w:cs="Arial"/>
                <w:color w:val="000000" w:themeColor="text1"/>
                <w:sz w:val="20"/>
                <w:szCs w:val="20"/>
              </w:rPr>
              <w:t xml:space="preserve">En el periodo ejecutado del </w:t>
            </w:r>
            <w:r w:rsidR="00FA561C">
              <w:rPr>
                <w:rFonts w:ascii="Arial" w:hAnsi="Arial" w:cs="Arial"/>
                <w:color w:val="000000" w:themeColor="text1"/>
                <w:sz w:val="20"/>
                <w:szCs w:val="20"/>
              </w:rPr>
              <w:t xml:space="preserve">Mes en curso se desarrolló </w:t>
            </w:r>
            <w:r w:rsidRPr="003A38D1">
              <w:rPr>
                <w:rFonts w:ascii="Arial" w:hAnsi="Arial" w:cs="Arial"/>
                <w:color w:val="000000" w:themeColor="text1"/>
                <w:sz w:val="20"/>
                <w:szCs w:val="20"/>
              </w:rPr>
              <w:t xml:space="preserve">  formación</w:t>
            </w:r>
            <w:r w:rsidR="00311780">
              <w:rPr>
                <w:rFonts w:ascii="Arial" w:hAnsi="Arial" w:cs="Arial"/>
                <w:color w:val="000000" w:themeColor="text1"/>
                <w:sz w:val="20"/>
                <w:szCs w:val="20"/>
              </w:rPr>
              <w:t xml:space="preserve"> </w:t>
            </w:r>
            <w:r w:rsidRPr="003A38D1">
              <w:rPr>
                <w:rFonts w:ascii="Arial" w:hAnsi="Arial" w:cs="Arial"/>
                <w:color w:val="000000" w:themeColor="text1"/>
                <w:sz w:val="20"/>
                <w:szCs w:val="20"/>
              </w:rPr>
              <w:t>presencial se realizó en el ambiente de formación</w:t>
            </w:r>
          </w:p>
          <w:p w:rsidR="00EF4C3D" w:rsidRPr="00931B74" w:rsidRDefault="00EF4C3D" w:rsidP="00BB68CF">
            <w:pPr>
              <w:spacing w:after="0" w:line="240" w:lineRule="auto"/>
              <w:jc w:val="both"/>
              <w:rPr>
                <w:rFonts w:ascii="Arial" w:eastAsiaTheme="minorEastAsia" w:hAnsi="Arial" w:cs="Arial"/>
                <w:sz w:val="20"/>
                <w:szCs w:val="20"/>
                <w:lang w:val="es-CR" w:eastAsia="es-CO"/>
              </w:rPr>
            </w:pPr>
            <w:bookmarkStart w:id="6" w:name="_Hlk120481499"/>
          </w:p>
          <w:bookmarkEnd w:id="6"/>
          <w:p w:rsidR="001C562F" w:rsidRDefault="000662A3" w:rsidP="001C562F">
            <w:pPr>
              <w:autoSpaceDE w:val="0"/>
              <w:autoSpaceDN w:val="0"/>
              <w:adjustRightInd w:val="0"/>
              <w:spacing w:after="0" w:line="240" w:lineRule="auto"/>
              <w:jc w:val="both"/>
              <w:rPr>
                <w:rFonts w:ascii="Arial" w:hAnsi="Arial" w:cs="Arial"/>
                <w:b/>
                <w:bCs/>
              </w:rPr>
            </w:pPr>
            <w:r w:rsidRPr="000662A3">
              <w:rPr>
                <w:rFonts w:ascii="Arial" w:hAnsi="Arial" w:cs="Arial"/>
                <w:b/>
                <w:bCs/>
              </w:rPr>
              <w:t>FORMACION TITULADA</w:t>
            </w:r>
          </w:p>
          <w:p w:rsidR="00E31254" w:rsidRPr="00B719AD" w:rsidRDefault="00E875AF" w:rsidP="00E31254">
            <w:pPr>
              <w:pStyle w:val="Default"/>
              <w:jc w:val="both"/>
              <w:rPr>
                <w:rFonts w:ascii="Arial" w:hAnsi="Arial" w:cs="Arial"/>
                <w:sz w:val="22"/>
                <w:szCs w:val="22"/>
              </w:rPr>
            </w:pPr>
            <w:r>
              <w:rPr>
                <w:rFonts w:ascii="Arial" w:hAnsi="Arial" w:cs="Arial"/>
                <w:b/>
                <w:bCs/>
              </w:rPr>
              <w:t>-</w:t>
            </w:r>
            <w:r w:rsidR="00E31254" w:rsidRPr="00B719AD">
              <w:rPr>
                <w:rFonts w:ascii="Arial" w:hAnsi="Arial" w:cs="Arial"/>
                <w:sz w:val="22"/>
                <w:szCs w:val="22"/>
              </w:rPr>
              <w:t xml:space="preserve"> FICHA : </w:t>
            </w:r>
            <w:r w:rsidR="00E31254" w:rsidRPr="00B719AD">
              <w:rPr>
                <w:rFonts w:ascii="Arial" w:hAnsi="Arial" w:cs="Arial"/>
                <w:b/>
                <w:bCs/>
                <w:sz w:val="22"/>
                <w:szCs w:val="22"/>
              </w:rPr>
              <w:t xml:space="preserve">2877365 </w:t>
            </w:r>
            <w:r w:rsidR="00E31254" w:rsidRPr="00B719AD">
              <w:rPr>
                <w:rFonts w:ascii="Arial" w:hAnsi="Arial" w:cs="Arial"/>
                <w:sz w:val="22"/>
                <w:szCs w:val="22"/>
              </w:rPr>
              <w:t xml:space="preserve">AUXILIAR DE ENFERMERIA / IBAGUE </w:t>
            </w:r>
          </w:p>
          <w:p w:rsidR="00311780" w:rsidRPr="00F206D3" w:rsidRDefault="00311780" w:rsidP="00311780">
            <w:pPr>
              <w:autoSpaceDE w:val="0"/>
              <w:autoSpaceDN w:val="0"/>
              <w:adjustRightInd w:val="0"/>
              <w:spacing w:after="0" w:line="240" w:lineRule="auto"/>
              <w:jc w:val="both"/>
              <w:rPr>
                <w:rFonts w:ascii="Arial" w:hAnsi="Arial" w:cs="Arial"/>
                <w:b/>
                <w:bCs/>
              </w:rPr>
            </w:pPr>
          </w:p>
          <w:p w:rsidR="0038658B" w:rsidRPr="003A38D1" w:rsidRDefault="00520E6E" w:rsidP="00311780">
            <w:pPr>
              <w:spacing w:after="0" w:line="240" w:lineRule="auto"/>
              <w:rPr>
                <w:rFonts w:ascii="Arial" w:hAnsi="Arial" w:cs="Arial"/>
                <w:sz w:val="20"/>
                <w:szCs w:val="20"/>
              </w:rPr>
            </w:pPr>
            <w:r>
              <w:rPr>
                <w:rFonts w:ascii="Arial" w:hAnsi="Arial" w:cs="Arial"/>
                <w:b/>
                <w:bCs/>
              </w:rPr>
              <w:lastRenderedPageBreak/>
              <w:t>.</w:t>
            </w:r>
          </w:p>
        </w:tc>
        <w:tc>
          <w:tcPr>
            <w:tcW w:w="3686" w:type="dxa"/>
            <w:shd w:val="clear" w:color="auto" w:fill="auto"/>
          </w:tcPr>
          <w:p w:rsidR="005D682B" w:rsidRPr="005D682B" w:rsidRDefault="005D682B" w:rsidP="00E2206B">
            <w:pPr>
              <w:spacing w:after="0" w:line="240" w:lineRule="auto"/>
              <w:jc w:val="both"/>
              <w:rPr>
                <w:rStyle w:val="Hipervnculo"/>
                <w:rFonts w:ascii="Arial" w:hAnsi="Arial" w:cs="Arial"/>
                <w:color w:val="auto"/>
                <w:u w:val="none"/>
              </w:rPr>
            </w:pPr>
          </w:p>
          <w:p w:rsidR="005D682B" w:rsidRPr="005905BF" w:rsidRDefault="00A23B9D" w:rsidP="005D682B">
            <w:pPr>
              <w:autoSpaceDE w:val="0"/>
              <w:autoSpaceDN w:val="0"/>
              <w:adjustRightInd w:val="0"/>
              <w:spacing w:after="0" w:line="240" w:lineRule="auto"/>
              <w:jc w:val="both"/>
              <w:rPr>
                <w:rStyle w:val="Hipervnculo"/>
                <w:rFonts w:ascii="Arial" w:hAnsi="Arial" w:cs="Arial"/>
                <w:color w:val="auto"/>
                <w:u w:val="none"/>
              </w:rPr>
            </w:pPr>
            <w:r>
              <w:rPr>
                <w:rFonts w:ascii="Arial" w:hAnsi="Arial" w:cs="Arial"/>
              </w:rPr>
              <w:t>-</w:t>
            </w:r>
            <w:r w:rsidR="005D682B" w:rsidRPr="005905BF">
              <w:rPr>
                <w:rFonts w:ascii="Arial" w:hAnsi="Arial" w:cs="Arial"/>
              </w:rPr>
              <w:t xml:space="preserve">De igual forma </w:t>
            </w:r>
            <w:r w:rsidR="005D682B" w:rsidRPr="005905BF">
              <w:rPr>
                <w:rStyle w:val="Hipervnculo"/>
                <w:rFonts w:ascii="Arial" w:hAnsi="Arial" w:cs="Arial"/>
                <w:color w:val="auto"/>
                <w:u w:val="none"/>
              </w:rPr>
              <w:t xml:space="preserve">Evidencias fotográficas Adjuntas a la   cuenta de cobro. </w:t>
            </w:r>
          </w:p>
          <w:p w:rsidR="00A23B9D" w:rsidRPr="005905BF" w:rsidRDefault="00A23B9D" w:rsidP="005D682B">
            <w:pPr>
              <w:autoSpaceDE w:val="0"/>
              <w:autoSpaceDN w:val="0"/>
              <w:adjustRightInd w:val="0"/>
              <w:spacing w:after="0" w:line="240" w:lineRule="auto"/>
              <w:jc w:val="both"/>
              <w:rPr>
                <w:rStyle w:val="Hipervnculo"/>
                <w:rFonts w:ascii="Arial" w:hAnsi="Arial" w:cs="Arial"/>
                <w:color w:val="auto"/>
                <w:u w:val="none"/>
                <w:lang w:eastAsia="es-ES"/>
              </w:rPr>
            </w:pPr>
          </w:p>
          <w:p w:rsidR="00E2206B" w:rsidRPr="005905BF" w:rsidRDefault="00A23B9D" w:rsidP="004E2E18">
            <w:pPr>
              <w:jc w:val="both"/>
              <w:rPr>
                <w:rFonts w:ascii="Arial" w:eastAsiaTheme="minorEastAsia" w:hAnsi="Arial" w:cs="Arial"/>
                <w:lang w:eastAsia="es-CO"/>
              </w:rPr>
            </w:pPr>
            <w:r w:rsidRPr="005905BF">
              <w:rPr>
                <w:rFonts w:ascii="Arial" w:eastAsiaTheme="minorEastAsia" w:hAnsi="Arial" w:cs="Arial"/>
                <w:lang w:eastAsia="es-CO"/>
              </w:rPr>
              <w:t>-</w:t>
            </w:r>
            <w:r w:rsidR="00404F79">
              <w:rPr>
                <w:rFonts w:ascii="Arial" w:eastAsiaTheme="minorEastAsia" w:hAnsi="Arial" w:cs="Arial"/>
                <w:lang w:eastAsia="es-CO"/>
              </w:rPr>
              <w:t>ambiente</w:t>
            </w:r>
            <w:r w:rsidR="00E31254">
              <w:rPr>
                <w:rFonts w:ascii="Arial" w:eastAsiaTheme="minorEastAsia" w:hAnsi="Arial" w:cs="Arial"/>
                <w:lang w:eastAsia="es-CO"/>
              </w:rPr>
              <w:t xml:space="preserve"> reales de practica hospitalaria,</w:t>
            </w:r>
            <w:r w:rsidR="008C4B04">
              <w:rPr>
                <w:rFonts w:ascii="Arial" w:eastAsiaTheme="minorEastAsia" w:hAnsi="Arial" w:cs="Arial"/>
                <w:lang w:eastAsia="es-CO"/>
              </w:rPr>
              <w:t xml:space="preserve"> </w:t>
            </w:r>
            <w:r w:rsidR="00457DDF">
              <w:rPr>
                <w:rFonts w:ascii="Arial" w:eastAsiaTheme="minorEastAsia" w:hAnsi="Arial" w:cs="Arial"/>
                <w:lang w:eastAsia="es-CO"/>
              </w:rPr>
              <w:t xml:space="preserve">como también </w:t>
            </w:r>
            <w:r w:rsidR="008C4B04">
              <w:rPr>
                <w:rFonts w:ascii="Arial" w:eastAsiaTheme="minorEastAsia" w:hAnsi="Arial" w:cs="Arial"/>
                <w:lang w:eastAsia="es-CO"/>
              </w:rPr>
              <w:t xml:space="preserve"> </w:t>
            </w:r>
            <w:r w:rsidR="00087C67">
              <w:rPr>
                <w:rFonts w:ascii="Arial" w:eastAsiaTheme="minorEastAsia" w:hAnsi="Arial" w:cs="Arial"/>
                <w:lang w:eastAsia="es-CO"/>
              </w:rPr>
              <w:t>envió</w:t>
            </w:r>
            <w:r w:rsidR="008C4B04">
              <w:rPr>
                <w:rFonts w:ascii="Arial" w:eastAsiaTheme="minorEastAsia" w:hAnsi="Arial" w:cs="Arial"/>
                <w:lang w:eastAsia="es-CO"/>
              </w:rPr>
              <w:t xml:space="preserve"> de </w:t>
            </w:r>
            <w:r w:rsidR="008A3F8F" w:rsidRPr="008A3F8F">
              <w:rPr>
                <w:rFonts w:ascii="Arial" w:eastAsiaTheme="minorEastAsia" w:hAnsi="Arial" w:cs="Arial"/>
                <w:lang w:eastAsia="es-CO"/>
              </w:rPr>
              <w:t>GFPI-F-021Formato</w:t>
            </w:r>
            <w:r w:rsidR="004E2E18">
              <w:rPr>
                <w:rFonts w:ascii="Arial" w:eastAsiaTheme="minorEastAsia" w:hAnsi="Arial" w:cs="Arial"/>
                <w:lang w:eastAsia="es-CO"/>
              </w:rPr>
              <w:t xml:space="preserve"> notificación </w:t>
            </w:r>
            <w:r w:rsidR="004E2E18">
              <w:rPr>
                <w:rFonts w:ascii="Arial" w:eastAsiaTheme="minorEastAsia" w:hAnsi="Arial" w:cs="Arial"/>
                <w:lang w:eastAsia="es-CO"/>
              </w:rPr>
              <w:lastRenderedPageBreak/>
              <w:t>nov</w:t>
            </w:r>
            <w:r w:rsidR="008A3F8F" w:rsidRPr="008A3F8F">
              <w:rPr>
                <w:rFonts w:ascii="Arial" w:eastAsiaTheme="minorEastAsia" w:hAnsi="Arial" w:cs="Arial"/>
                <w:lang w:eastAsia="es-CO"/>
              </w:rPr>
              <w:t>edades</w:t>
            </w:r>
            <w:r w:rsidR="00481FA0">
              <w:rPr>
                <w:rFonts w:ascii="Arial" w:eastAsiaTheme="minorEastAsia" w:hAnsi="Arial" w:cs="Arial"/>
                <w:lang w:eastAsia="es-CO"/>
              </w:rPr>
              <w:t xml:space="preserve"> </w:t>
            </w:r>
            <w:r w:rsidR="00E31254" w:rsidRPr="008A3F8F">
              <w:rPr>
                <w:rFonts w:ascii="Arial" w:eastAsiaTheme="minorEastAsia" w:hAnsi="Arial" w:cs="Arial"/>
                <w:lang w:eastAsia="es-CO"/>
              </w:rPr>
              <w:t>ambi</w:t>
            </w:r>
            <w:r w:rsidR="00E31254">
              <w:rPr>
                <w:rFonts w:ascii="Arial" w:eastAsiaTheme="minorEastAsia" w:hAnsi="Arial" w:cs="Arial"/>
                <w:lang w:eastAsia="es-CO"/>
              </w:rPr>
              <w:t>ente.</w:t>
            </w:r>
          </w:p>
        </w:tc>
      </w:tr>
      <w:tr w:rsidR="005F4EA4" w:rsidRPr="00E319E1" w:rsidTr="0010277B">
        <w:trPr>
          <w:trHeight w:val="3878"/>
        </w:trPr>
        <w:tc>
          <w:tcPr>
            <w:tcW w:w="568" w:type="dxa"/>
            <w:shd w:val="clear" w:color="auto" w:fill="auto"/>
          </w:tcPr>
          <w:p w:rsidR="005F4EA4" w:rsidRPr="00631FFD" w:rsidRDefault="005F4EA4" w:rsidP="005F4EA4">
            <w:pPr>
              <w:spacing w:after="0" w:line="240" w:lineRule="auto"/>
              <w:rPr>
                <w:rFonts w:ascii="Arial" w:hAnsi="Arial" w:cs="Arial"/>
              </w:rPr>
            </w:pPr>
            <w:r w:rsidRPr="00631FFD">
              <w:rPr>
                <w:rFonts w:ascii="Arial" w:eastAsiaTheme="minorEastAsia" w:hAnsi="Arial" w:cs="Arial"/>
                <w:lang w:eastAsia="es-CO"/>
              </w:rPr>
              <w:lastRenderedPageBreak/>
              <w:t>6.</w:t>
            </w:r>
          </w:p>
        </w:tc>
        <w:tc>
          <w:tcPr>
            <w:tcW w:w="2523" w:type="dxa"/>
            <w:shd w:val="clear" w:color="auto" w:fill="auto"/>
          </w:tcPr>
          <w:p w:rsidR="005F4EA4" w:rsidRPr="00631FFD" w:rsidRDefault="005F4EA4" w:rsidP="005F4EA4">
            <w:pPr>
              <w:autoSpaceDE w:val="0"/>
              <w:autoSpaceDN w:val="0"/>
              <w:adjustRightInd w:val="0"/>
              <w:spacing w:after="0" w:line="240" w:lineRule="auto"/>
              <w:jc w:val="both"/>
              <w:rPr>
                <w:rFonts w:ascii="Arial" w:eastAsiaTheme="minorEastAsia" w:hAnsi="Arial" w:cs="Arial"/>
                <w:lang w:eastAsia="es-CO"/>
              </w:rPr>
            </w:pPr>
            <w:r w:rsidRPr="00631FFD">
              <w:rPr>
                <w:rFonts w:ascii="Arial" w:eastAsiaTheme="minorEastAsia" w:hAnsi="Arial" w:cs="Arial"/>
                <w:lang w:eastAsia="es-CO"/>
              </w:rPr>
              <w:t>Orientar los procesos de aprendizaje según las necesidades detectadas en los procesos de evaluación, metodologías de aprendizaje y programas curriculares vigentes.</w:t>
            </w:r>
          </w:p>
        </w:tc>
        <w:tc>
          <w:tcPr>
            <w:tcW w:w="3714" w:type="dxa"/>
            <w:shd w:val="clear" w:color="auto" w:fill="auto"/>
          </w:tcPr>
          <w:p w:rsidR="00AB2C95" w:rsidRPr="00631FFD" w:rsidRDefault="0029342F" w:rsidP="00AB2C95">
            <w:pPr>
              <w:pStyle w:val="Sinespaciado"/>
              <w:jc w:val="both"/>
              <w:rPr>
                <w:rFonts w:ascii="Arial" w:hAnsi="Arial" w:cs="Arial"/>
              </w:rPr>
            </w:pPr>
            <w:r w:rsidRPr="00631FFD">
              <w:rPr>
                <w:rFonts w:ascii="Arial" w:hAnsi="Arial" w:cs="Arial"/>
              </w:rPr>
              <w:t>Orienté</w:t>
            </w:r>
            <w:r w:rsidR="00F45B19">
              <w:rPr>
                <w:rFonts w:ascii="Arial" w:hAnsi="Arial" w:cs="Arial"/>
              </w:rPr>
              <w:t xml:space="preserve"> </w:t>
            </w:r>
            <w:r w:rsidRPr="00631FFD">
              <w:rPr>
                <w:rFonts w:ascii="Arial" w:hAnsi="Arial" w:cs="Arial"/>
              </w:rPr>
              <w:t>Formación</w:t>
            </w:r>
            <w:r w:rsidR="00F45B19">
              <w:rPr>
                <w:rFonts w:ascii="Arial" w:hAnsi="Arial" w:cs="Arial"/>
              </w:rPr>
              <w:t xml:space="preserve"> </w:t>
            </w:r>
            <w:r w:rsidR="00A06C0E" w:rsidRPr="00631FFD">
              <w:rPr>
                <w:rFonts w:ascii="Arial" w:hAnsi="Arial" w:cs="Arial"/>
              </w:rPr>
              <w:t xml:space="preserve">presencial </w:t>
            </w:r>
            <w:r w:rsidR="00A06C0E">
              <w:rPr>
                <w:rFonts w:ascii="Arial" w:hAnsi="Arial" w:cs="Arial"/>
              </w:rPr>
              <w:t>cuyo</w:t>
            </w:r>
            <w:r w:rsidR="00EF15DF">
              <w:rPr>
                <w:rFonts w:ascii="Arial" w:hAnsi="Arial" w:cs="Arial"/>
              </w:rPr>
              <w:t xml:space="preserve">  objetivo es </w:t>
            </w:r>
            <w:r w:rsidRPr="00631FFD">
              <w:rPr>
                <w:rFonts w:ascii="Arial" w:hAnsi="Arial" w:cs="Arial"/>
              </w:rPr>
              <w:t xml:space="preserve"> que </w:t>
            </w:r>
            <w:r w:rsidR="002A4AD5" w:rsidRPr="00631FFD">
              <w:rPr>
                <w:rFonts w:ascii="Arial" w:hAnsi="Arial" w:cs="Arial"/>
              </w:rPr>
              <w:t>el aprendiz</w:t>
            </w:r>
            <w:r w:rsidR="00F45B19">
              <w:rPr>
                <w:rFonts w:ascii="Arial" w:hAnsi="Arial" w:cs="Arial"/>
              </w:rPr>
              <w:t xml:space="preserve"> </w:t>
            </w:r>
            <w:r w:rsidR="00AF5F3F" w:rsidRPr="00631FFD">
              <w:rPr>
                <w:rFonts w:ascii="Arial" w:hAnsi="Arial" w:cs="Arial"/>
              </w:rPr>
              <w:t xml:space="preserve">adquiera conocimientos </w:t>
            </w:r>
            <w:r w:rsidRPr="00631FFD">
              <w:rPr>
                <w:rFonts w:ascii="Arial" w:hAnsi="Arial" w:cs="Arial"/>
                <w:color w:val="1F1F22"/>
              </w:rPr>
              <w:t>y</w:t>
            </w:r>
            <w:r w:rsidR="00F45B19">
              <w:rPr>
                <w:rFonts w:ascii="Arial" w:hAnsi="Arial" w:cs="Arial"/>
                <w:color w:val="1F1F22"/>
              </w:rPr>
              <w:t xml:space="preserve"> </w:t>
            </w:r>
            <w:r w:rsidRPr="00631FFD">
              <w:rPr>
                <w:rFonts w:ascii="Arial" w:hAnsi="Arial" w:cs="Arial"/>
                <w:color w:val="1F1F22"/>
              </w:rPr>
              <w:t>habilidades</w:t>
            </w:r>
            <w:r w:rsidR="00F45B19">
              <w:rPr>
                <w:rFonts w:ascii="Arial" w:hAnsi="Arial" w:cs="Arial"/>
                <w:color w:val="1F1F22"/>
              </w:rPr>
              <w:t xml:space="preserve"> </w:t>
            </w:r>
            <w:r w:rsidRPr="00631FFD">
              <w:rPr>
                <w:rFonts w:ascii="Arial" w:hAnsi="Arial" w:cs="Arial"/>
                <w:color w:val="1F1F22"/>
              </w:rPr>
              <w:t>tras</w:t>
            </w:r>
            <w:r w:rsidR="00F45B19">
              <w:rPr>
                <w:rFonts w:ascii="Arial" w:hAnsi="Arial" w:cs="Arial"/>
                <w:color w:val="1F1F22"/>
              </w:rPr>
              <w:t xml:space="preserve"> </w:t>
            </w:r>
            <w:r w:rsidRPr="00631FFD">
              <w:rPr>
                <w:rFonts w:ascii="Arial" w:hAnsi="Arial" w:cs="Arial"/>
                <w:color w:val="1F1F22"/>
              </w:rPr>
              <w:t>haber</w:t>
            </w:r>
            <w:r w:rsidR="00F45B19">
              <w:rPr>
                <w:rFonts w:ascii="Arial" w:hAnsi="Arial" w:cs="Arial"/>
                <w:color w:val="1F1F22"/>
              </w:rPr>
              <w:t xml:space="preserve"> </w:t>
            </w:r>
            <w:r w:rsidRPr="00631FFD">
              <w:rPr>
                <w:rFonts w:ascii="Arial" w:hAnsi="Arial" w:cs="Arial"/>
                <w:color w:val="1F1F22"/>
              </w:rPr>
              <w:t>vivido</w:t>
            </w:r>
            <w:r w:rsidR="00240330">
              <w:rPr>
                <w:rFonts w:ascii="Arial" w:hAnsi="Arial" w:cs="Arial"/>
                <w:color w:val="1F1F22"/>
              </w:rPr>
              <w:t xml:space="preserve"> </w:t>
            </w:r>
            <w:r w:rsidR="0057545C" w:rsidRPr="00631FFD">
              <w:rPr>
                <w:rFonts w:ascii="Arial" w:hAnsi="Arial" w:cs="Arial"/>
                <w:color w:val="1F1F22"/>
              </w:rPr>
              <w:t>una</w:t>
            </w:r>
            <w:r w:rsidR="0057545C" w:rsidRPr="00631FFD">
              <w:rPr>
                <w:rFonts w:ascii="Arial" w:hAnsi="Arial" w:cs="Arial"/>
                <w:color w:val="1F1F22"/>
                <w:spacing w:val="1"/>
              </w:rPr>
              <w:t>s experiencias pedagógicas</w:t>
            </w:r>
            <w:r w:rsidR="00240330">
              <w:rPr>
                <w:rFonts w:ascii="Arial" w:hAnsi="Arial" w:cs="Arial"/>
                <w:color w:val="1F1F22"/>
                <w:spacing w:val="1"/>
              </w:rPr>
              <w:t xml:space="preserve"> </w:t>
            </w:r>
            <w:r w:rsidR="00D269C0" w:rsidRPr="00631FFD">
              <w:rPr>
                <w:rFonts w:ascii="Arial" w:hAnsi="Arial" w:cs="Arial"/>
              </w:rPr>
              <w:t>teórico</w:t>
            </w:r>
            <w:r w:rsidR="00AF5F3F" w:rsidRPr="00631FFD">
              <w:rPr>
                <w:rFonts w:ascii="Arial" w:hAnsi="Arial" w:cs="Arial"/>
              </w:rPr>
              <w:t xml:space="preserve"> </w:t>
            </w:r>
            <w:r w:rsidR="00240330" w:rsidRPr="00631FFD">
              <w:rPr>
                <w:rFonts w:ascii="Arial" w:hAnsi="Arial" w:cs="Arial"/>
              </w:rPr>
              <w:t>práctica</w:t>
            </w:r>
            <w:r w:rsidR="00240330">
              <w:rPr>
                <w:rFonts w:ascii="Arial" w:hAnsi="Arial" w:cs="Arial"/>
              </w:rPr>
              <w:t xml:space="preserve"> </w:t>
            </w:r>
            <w:r w:rsidRPr="00631FFD">
              <w:rPr>
                <w:rFonts w:ascii="Arial" w:hAnsi="Arial" w:cs="Arial"/>
              </w:rPr>
              <w:t>en</w:t>
            </w:r>
            <w:r w:rsidR="00240330">
              <w:rPr>
                <w:rFonts w:ascii="Arial" w:hAnsi="Arial" w:cs="Arial"/>
              </w:rPr>
              <w:t xml:space="preserve"> </w:t>
            </w:r>
            <w:r w:rsidR="00240330" w:rsidRPr="00631FFD">
              <w:rPr>
                <w:rFonts w:ascii="Arial" w:hAnsi="Arial" w:cs="Arial"/>
              </w:rPr>
              <w:t>la</w:t>
            </w:r>
            <w:r w:rsidR="00240330">
              <w:rPr>
                <w:rFonts w:ascii="Arial" w:hAnsi="Arial" w:cs="Arial"/>
              </w:rPr>
              <w:t xml:space="preserve">s competencias </w:t>
            </w:r>
            <w:r w:rsidRPr="00631FFD">
              <w:rPr>
                <w:rFonts w:ascii="Arial" w:hAnsi="Arial" w:cs="Arial"/>
              </w:rPr>
              <w:t>y</w:t>
            </w:r>
            <w:r w:rsidR="00240330">
              <w:rPr>
                <w:rFonts w:ascii="Arial" w:hAnsi="Arial" w:cs="Arial"/>
              </w:rPr>
              <w:t xml:space="preserve"> </w:t>
            </w:r>
            <w:r w:rsidRPr="00631FFD">
              <w:rPr>
                <w:rFonts w:ascii="Arial" w:hAnsi="Arial" w:cs="Arial"/>
              </w:rPr>
              <w:t>resultados de</w:t>
            </w:r>
            <w:r w:rsidR="00240330">
              <w:rPr>
                <w:rFonts w:ascii="Arial" w:hAnsi="Arial" w:cs="Arial"/>
              </w:rPr>
              <w:t xml:space="preserve"> </w:t>
            </w:r>
            <w:r w:rsidRPr="00631FFD">
              <w:rPr>
                <w:rFonts w:ascii="Arial" w:hAnsi="Arial" w:cs="Arial"/>
              </w:rPr>
              <w:t>aprendizaje</w:t>
            </w:r>
            <w:r w:rsidR="00240330">
              <w:rPr>
                <w:rFonts w:ascii="Arial" w:hAnsi="Arial" w:cs="Arial"/>
              </w:rPr>
              <w:t xml:space="preserve"> </w:t>
            </w:r>
            <w:r w:rsidRPr="00631FFD">
              <w:rPr>
                <w:rFonts w:ascii="Arial" w:hAnsi="Arial" w:cs="Arial"/>
              </w:rPr>
              <w:t>según</w:t>
            </w:r>
            <w:r w:rsidR="00240330">
              <w:rPr>
                <w:rFonts w:ascii="Arial" w:hAnsi="Arial" w:cs="Arial"/>
              </w:rPr>
              <w:t xml:space="preserve"> </w:t>
            </w:r>
            <w:r w:rsidRPr="00631FFD">
              <w:rPr>
                <w:rFonts w:ascii="Arial" w:hAnsi="Arial" w:cs="Arial"/>
              </w:rPr>
              <w:t>necesidades desde</w:t>
            </w:r>
            <w:r w:rsidR="00240330">
              <w:rPr>
                <w:rFonts w:ascii="Arial" w:hAnsi="Arial" w:cs="Arial"/>
              </w:rPr>
              <w:t xml:space="preserve"> </w:t>
            </w:r>
            <w:r w:rsidRPr="00631FFD">
              <w:rPr>
                <w:rFonts w:ascii="Arial" w:hAnsi="Arial" w:cs="Arial"/>
              </w:rPr>
              <w:t>el</w:t>
            </w:r>
            <w:r w:rsidR="00240330">
              <w:rPr>
                <w:rFonts w:ascii="Arial" w:hAnsi="Arial" w:cs="Arial"/>
              </w:rPr>
              <w:t xml:space="preserve"> </w:t>
            </w:r>
            <w:r w:rsidRPr="00631FFD">
              <w:rPr>
                <w:rFonts w:ascii="Arial" w:hAnsi="Arial" w:cs="Arial"/>
              </w:rPr>
              <w:t>perfil</w:t>
            </w:r>
            <w:r w:rsidR="00240330">
              <w:rPr>
                <w:rFonts w:ascii="Arial" w:hAnsi="Arial" w:cs="Arial"/>
              </w:rPr>
              <w:t xml:space="preserve"> </w:t>
            </w:r>
            <w:r w:rsidRPr="00631FFD">
              <w:rPr>
                <w:rFonts w:ascii="Arial" w:hAnsi="Arial" w:cs="Arial"/>
              </w:rPr>
              <w:t>de</w:t>
            </w:r>
            <w:r w:rsidR="00240330">
              <w:rPr>
                <w:rFonts w:ascii="Arial" w:hAnsi="Arial" w:cs="Arial"/>
              </w:rPr>
              <w:t xml:space="preserve"> </w:t>
            </w:r>
            <w:r w:rsidRPr="00631FFD">
              <w:rPr>
                <w:rFonts w:ascii="Arial" w:hAnsi="Arial" w:cs="Arial"/>
              </w:rPr>
              <w:t>salida</w:t>
            </w:r>
            <w:r w:rsidR="00240330">
              <w:rPr>
                <w:rFonts w:ascii="Arial" w:hAnsi="Arial" w:cs="Arial"/>
              </w:rPr>
              <w:t xml:space="preserve"> </w:t>
            </w:r>
            <w:r w:rsidRPr="00631FFD">
              <w:rPr>
                <w:rFonts w:ascii="Arial" w:hAnsi="Arial" w:cs="Arial"/>
              </w:rPr>
              <w:t>como</w:t>
            </w:r>
            <w:r w:rsidR="00240330">
              <w:rPr>
                <w:rFonts w:ascii="Arial" w:hAnsi="Arial" w:cs="Arial"/>
              </w:rPr>
              <w:t xml:space="preserve"> </w:t>
            </w:r>
            <w:r w:rsidRPr="00631FFD">
              <w:rPr>
                <w:rFonts w:ascii="Arial" w:hAnsi="Arial" w:cs="Arial"/>
              </w:rPr>
              <w:t>lo</w:t>
            </w:r>
            <w:r w:rsidR="00240330">
              <w:rPr>
                <w:rFonts w:ascii="Arial" w:hAnsi="Arial" w:cs="Arial"/>
              </w:rPr>
              <w:t xml:space="preserve"> </w:t>
            </w:r>
            <w:r w:rsidRPr="00631FFD">
              <w:rPr>
                <w:rFonts w:ascii="Arial" w:hAnsi="Arial" w:cs="Arial"/>
              </w:rPr>
              <w:t>relaciona</w:t>
            </w:r>
            <w:r w:rsidR="00240330">
              <w:rPr>
                <w:rFonts w:ascii="Arial" w:hAnsi="Arial" w:cs="Arial"/>
              </w:rPr>
              <w:t xml:space="preserve"> </w:t>
            </w:r>
            <w:r w:rsidRPr="00631FFD">
              <w:rPr>
                <w:rFonts w:ascii="Arial" w:hAnsi="Arial" w:cs="Arial"/>
              </w:rPr>
              <w:t>la</w:t>
            </w:r>
            <w:r w:rsidR="00240330">
              <w:rPr>
                <w:rFonts w:ascii="Arial" w:hAnsi="Arial" w:cs="Arial"/>
              </w:rPr>
              <w:t xml:space="preserve"> </w:t>
            </w:r>
            <w:r w:rsidRPr="00631FFD">
              <w:rPr>
                <w:rFonts w:ascii="Arial" w:hAnsi="Arial" w:cs="Arial"/>
              </w:rPr>
              <w:t>estructura</w:t>
            </w:r>
            <w:r w:rsidR="0052395B" w:rsidRPr="00631FFD">
              <w:rPr>
                <w:rFonts w:ascii="Arial" w:hAnsi="Arial" w:cs="Arial"/>
              </w:rPr>
              <w:t>.</w:t>
            </w:r>
          </w:p>
          <w:p w:rsidR="00C61210" w:rsidRPr="00631FFD" w:rsidRDefault="00C61210" w:rsidP="00AB2C95">
            <w:pPr>
              <w:pStyle w:val="Sinespaciado"/>
              <w:jc w:val="both"/>
              <w:rPr>
                <w:rFonts w:ascii="Arial" w:hAnsi="Arial" w:cs="Arial"/>
              </w:rPr>
            </w:pPr>
          </w:p>
          <w:p w:rsidR="005F4EA4" w:rsidRDefault="003A6413" w:rsidP="00404F79">
            <w:pPr>
              <w:spacing w:after="0" w:line="240" w:lineRule="auto"/>
              <w:jc w:val="both"/>
              <w:rPr>
                <w:rFonts w:ascii="Arial" w:hAnsi="Arial" w:cs="Arial"/>
                <w:b/>
                <w:bCs/>
              </w:rPr>
            </w:pPr>
            <w:bookmarkStart w:id="7" w:name="_Hlk162785352"/>
            <w:r>
              <w:rPr>
                <w:rFonts w:ascii="Arial" w:hAnsi="Arial" w:cs="Arial"/>
                <w:b/>
                <w:bCs/>
              </w:rPr>
              <w:t>-</w:t>
            </w:r>
            <w:bookmarkEnd w:id="7"/>
            <w:r w:rsidR="00141FC8" w:rsidRPr="00631FFD">
              <w:rPr>
                <w:rFonts w:ascii="Arial" w:hAnsi="Arial" w:cs="Arial"/>
              </w:rPr>
              <w:t>.</w:t>
            </w:r>
            <w:r w:rsidR="00141FC8" w:rsidRPr="00141FC8">
              <w:rPr>
                <w:rFonts w:ascii="Arial" w:hAnsi="Arial" w:cs="Arial"/>
                <w:b/>
                <w:bCs/>
              </w:rPr>
              <w:t xml:space="preserve"> FORMACION </w:t>
            </w:r>
            <w:r w:rsidR="00141FC8">
              <w:rPr>
                <w:rFonts w:ascii="Arial" w:hAnsi="Arial" w:cs="Arial"/>
                <w:b/>
                <w:bCs/>
              </w:rPr>
              <w:t>T</w:t>
            </w:r>
            <w:r w:rsidR="00141FC8" w:rsidRPr="00141FC8">
              <w:rPr>
                <w:rFonts w:ascii="Arial" w:hAnsi="Arial" w:cs="Arial"/>
                <w:b/>
                <w:bCs/>
              </w:rPr>
              <w:t>ITULADA</w:t>
            </w:r>
          </w:p>
          <w:p w:rsidR="00B719AD" w:rsidRPr="00B719AD" w:rsidRDefault="00B719AD" w:rsidP="00B719AD">
            <w:pPr>
              <w:pStyle w:val="Default"/>
              <w:jc w:val="both"/>
              <w:rPr>
                <w:rFonts w:ascii="Arial" w:hAnsi="Arial" w:cs="Arial"/>
                <w:sz w:val="22"/>
                <w:szCs w:val="22"/>
              </w:rPr>
            </w:pPr>
            <w:r w:rsidRPr="00B719AD">
              <w:rPr>
                <w:rFonts w:ascii="Arial" w:hAnsi="Arial" w:cs="Arial"/>
                <w:sz w:val="22"/>
                <w:szCs w:val="22"/>
              </w:rPr>
              <w:t xml:space="preserve">IBAGUE , FICHA : </w:t>
            </w:r>
            <w:r w:rsidRPr="00B719AD">
              <w:rPr>
                <w:rFonts w:ascii="Arial" w:hAnsi="Arial" w:cs="Arial"/>
                <w:b/>
                <w:bCs/>
                <w:sz w:val="22"/>
                <w:szCs w:val="22"/>
              </w:rPr>
              <w:t xml:space="preserve">2877365 </w:t>
            </w:r>
            <w:r w:rsidRPr="00B719AD">
              <w:rPr>
                <w:rFonts w:ascii="Arial" w:hAnsi="Arial" w:cs="Arial"/>
                <w:sz w:val="22"/>
                <w:szCs w:val="22"/>
              </w:rPr>
              <w:t xml:space="preserve">AUXILIAR DE ENFERMERIA / IBAGUE </w:t>
            </w:r>
          </w:p>
          <w:p w:rsidR="00141FC8" w:rsidRPr="00631FFD" w:rsidRDefault="00141FC8" w:rsidP="003D1D9E">
            <w:pPr>
              <w:spacing w:after="0" w:line="240" w:lineRule="auto"/>
              <w:jc w:val="both"/>
              <w:rPr>
                <w:rFonts w:ascii="Arial" w:hAnsi="Arial" w:cs="Arial"/>
                <w:color w:val="000000" w:themeColor="text1"/>
                <w:lang w:val="es-ES"/>
              </w:rPr>
            </w:pPr>
          </w:p>
        </w:tc>
        <w:tc>
          <w:tcPr>
            <w:tcW w:w="3686" w:type="dxa"/>
            <w:shd w:val="clear" w:color="auto" w:fill="auto"/>
          </w:tcPr>
          <w:p w:rsidR="00D269C0" w:rsidRPr="00631FFD" w:rsidRDefault="00D269C0" w:rsidP="005E2587">
            <w:pPr>
              <w:autoSpaceDE w:val="0"/>
              <w:autoSpaceDN w:val="0"/>
              <w:adjustRightInd w:val="0"/>
              <w:spacing w:after="0" w:line="240" w:lineRule="auto"/>
              <w:jc w:val="both"/>
              <w:rPr>
                <w:rFonts w:ascii="Arial" w:eastAsiaTheme="minorEastAsia" w:hAnsi="Arial" w:cs="Arial"/>
                <w:lang w:eastAsia="es-CO"/>
              </w:rPr>
            </w:pPr>
            <w:r w:rsidRPr="00631FFD">
              <w:rPr>
                <w:rFonts w:ascii="Arial" w:hAnsi="Arial" w:cs="Arial"/>
              </w:rPr>
              <w:t>El registro de las actividades de formación se encuentra consignadas en él informe de actividades académicas previstas por SENA SOFIAPLUS</w:t>
            </w:r>
          </w:p>
          <w:p w:rsidR="00B96F9C" w:rsidRPr="00631FFD" w:rsidRDefault="00B96F9C" w:rsidP="005E2587">
            <w:pPr>
              <w:autoSpaceDE w:val="0"/>
              <w:autoSpaceDN w:val="0"/>
              <w:adjustRightInd w:val="0"/>
              <w:spacing w:after="0" w:line="240" w:lineRule="auto"/>
              <w:jc w:val="both"/>
              <w:rPr>
                <w:rFonts w:ascii="Arial" w:eastAsiaTheme="minorEastAsia" w:hAnsi="Arial" w:cs="Arial"/>
                <w:lang w:eastAsia="es-CO"/>
              </w:rPr>
            </w:pPr>
            <w:r w:rsidRPr="00631FFD">
              <w:rPr>
                <w:rFonts w:ascii="Arial" w:eastAsiaTheme="minorEastAsia" w:hAnsi="Arial" w:cs="Arial"/>
                <w:lang w:eastAsia="es-CO"/>
              </w:rPr>
              <w:t xml:space="preserve">. </w:t>
            </w:r>
          </w:p>
          <w:p w:rsidR="00B96F9C" w:rsidRPr="009F4C0B" w:rsidRDefault="00B96F9C" w:rsidP="005E2587">
            <w:pPr>
              <w:autoSpaceDE w:val="0"/>
              <w:autoSpaceDN w:val="0"/>
              <w:adjustRightInd w:val="0"/>
              <w:spacing w:after="0" w:line="240" w:lineRule="auto"/>
              <w:jc w:val="both"/>
              <w:rPr>
                <w:rFonts w:ascii="Arial" w:eastAsiaTheme="minorEastAsia" w:hAnsi="Arial" w:cs="Arial"/>
                <w:lang w:eastAsia="es-CO"/>
              </w:rPr>
            </w:pPr>
            <w:r w:rsidRPr="009F4C0B">
              <w:rPr>
                <w:rFonts w:ascii="Arial" w:eastAsiaTheme="minorEastAsia" w:hAnsi="Arial" w:cs="Arial"/>
                <w:lang w:eastAsia="es-CO"/>
              </w:rPr>
              <w:t>Formatos:</w:t>
            </w:r>
          </w:p>
          <w:p w:rsidR="0010277B" w:rsidRDefault="003D1D9E" w:rsidP="003D1D9E">
            <w:pPr>
              <w:autoSpaceDE w:val="0"/>
              <w:autoSpaceDN w:val="0"/>
              <w:adjustRightInd w:val="0"/>
              <w:spacing w:after="0" w:line="240" w:lineRule="auto"/>
              <w:jc w:val="both"/>
            </w:pPr>
            <w:r w:rsidRPr="009F4C0B">
              <w:rPr>
                <w:rFonts w:ascii="Arial" w:hAnsi="Arial" w:cs="Arial"/>
              </w:rPr>
              <w:t>Reporte de tiempo de actividades del instructor y Diagrama Horario del instructor en la plataforma Sofía Plus</w:t>
            </w:r>
            <w:r>
              <w:t>.</w:t>
            </w:r>
          </w:p>
          <w:p w:rsidR="003D1D9E" w:rsidRPr="00631FFD" w:rsidRDefault="003D1D9E" w:rsidP="003D1D9E">
            <w:pPr>
              <w:autoSpaceDE w:val="0"/>
              <w:autoSpaceDN w:val="0"/>
              <w:adjustRightInd w:val="0"/>
              <w:spacing w:after="0" w:line="240" w:lineRule="auto"/>
              <w:jc w:val="both"/>
              <w:rPr>
                <w:rFonts w:ascii="Arial" w:hAnsi="Arial" w:cs="Arial"/>
              </w:rPr>
            </w:pPr>
            <w:r w:rsidRPr="0010277B">
              <w:rPr>
                <w:rFonts w:ascii="Arial" w:hAnsi="Arial" w:cs="Arial"/>
              </w:rPr>
              <w:t xml:space="preserve"> Y en el archivo</w:t>
            </w:r>
            <w:r>
              <w:t xml:space="preserve">. </w:t>
            </w:r>
            <w:r w:rsidR="00E319E1" w:rsidRPr="00631FFD">
              <w:rPr>
                <w:rFonts w:ascii="Arial" w:eastAsiaTheme="minorEastAsia" w:hAnsi="Arial" w:cs="Arial"/>
                <w:b/>
                <w:bCs/>
                <w:lang w:val="en-US" w:eastAsia="es-CO"/>
              </w:rPr>
              <w:t>GC_65696522_</w:t>
            </w:r>
            <w:r w:rsidR="00E319E1" w:rsidRPr="00631FFD">
              <w:rPr>
                <w:rStyle w:val="readonlyattribute"/>
                <w:rFonts w:ascii="Arial" w:hAnsi="Arial" w:cs="Arial"/>
                <w:b/>
                <w:bCs/>
                <w:bdr w:val="none" w:sz="0" w:space="0" w:color="auto" w:frame="1"/>
                <w:lang w:val="en-US"/>
              </w:rPr>
              <w:t>12024</w:t>
            </w:r>
            <w:r w:rsidR="00E319E1" w:rsidRPr="00631FFD">
              <w:rPr>
                <w:rFonts w:ascii="Arial" w:eastAsiaTheme="minorEastAsia" w:hAnsi="Arial" w:cs="Arial"/>
                <w:b/>
                <w:bCs/>
                <w:lang w:val="en-US" w:eastAsia="es-CO"/>
              </w:rPr>
              <w:t xml:space="preserve"> _</w:t>
            </w:r>
            <w:r w:rsidR="004E2E18">
              <w:rPr>
                <w:rFonts w:ascii="Arial" w:eastAsiaTheme="minorEastAsia" w:hAnsi="Arial" w:cs="Arial"/>
                <w:b/>
                <w:bCs/>
                <w:lang w:val="en-US" w:eastAsia="es-CO"/>
              </w:rPr>
              <w:t>DIC</w:t>
            </w:r>
            <w:r w:rsidR="00E319E1" w:rsidRPr="00631FFD">
              <w:rPr>
                <w:rFonts w:ascii="Arial" w:eastAsiaTheme="minorEastAsia" w:hAnsi="Arial" w:cs="Arial"/>
                <w:b/>
                <w:bCs/>
                <w:lang w:val="en-US" w:eastAsia="es-CO"/>
              </w:rPr>
              <w:t>_2024.zip</w:t>
            </w:r>
            <w:r w:rsidR="0010277B">
              <w:rPr>
                <w:rFonts w:ascii="Arial" w:eastAsiaTheme="minorEastAsia" w:hAnsi="Arial" w:cs="Arial"/>
                <w:b/>
                <w:bCs/>
                <w:lang w:val="en-US" w:eastAsia="es-CO"/>
              </w:rPr>
              <w:t xml:space="preserve"> </w:t>
            </w:r>
            <w:r w:rsidRPr="0010277B">
              <w:rPr>
                <w:rFonts w:ascii="Arial" w:hAnsi="Arial" w:cs="Arial"/>
              </w:rPr>
              <w:t>la cual se adjunta a</w:t>
            </w:r>
            <w:r w:rsidR="0010277B">
              <w:rPr>
                <w:rFonts w:ascii="Arial" w:hAnsi="Arial" w:cs="Arial"/>
              </w:rPr>
              <w:t xml:space="preserve"> la</w:t>
            </w:r>
            <w:r w:rsidRPr="0010277B">
              <w:rPr>
                <w:rFonts w:ascii="Arial" w:hAnsi="Arial" w:cs="Arial"/>
              </w:rPr>
              <w:t xml:space="preserve"> esta cuenta</w:t>
            </w:r>
            <w:r>
              <w:t>.</w:t>
            </w:r>
          </w:p>
          <w:p w:rsidR="003D1D9E" w:rsidRPr="00631FFD" w:rsidRDefault="003D1D9E" w:rsidP="003D1D9E">
            <w:pPr>
              <w:autoSpaceDE w:val="0"/>
              <w:autoSpaceDN w:val="0"/>
              <w:adjustRightInd w:val="0"/>
              <w:spacing w:after="0" w:line="240" w:lineRule="auto"/>
              <w:jc w:val="both"/>
              <w:rPr>
                <w:rFonts w:ascii="Arial" w:hAnsi="Arial" w:cs="Arial"/>
                <w:lang w:val="en-US"/>
              </w:rPr>
            </w:pPr>
          </w:p>
        </w:tc>
      </w:tr>
      <w:tr w:rsidR="00283F10" w:rsidRPr="00353A87" w:rsidTr="004D68CF">
        <w:trPr>
          <w:trHeight w:val="3818"/>
        </w:trPr>
        <w:tc>
          <w:tcPr>
            <w:tcW w:w="568" w:type="dxa"/>
            <w:shd w:val="clear" w:color="auto" w:fill="auto"/>
          </w:tcPr>
          <w:p w:rsidR="00283F10" w:rsidRPr="00631FFD" w:rsidRDefault="004D68CF" w:rsidP="001158E7">
            <w:pPr>
              <w:spacing w:after="0" w:line="240" w:lineRule="auto"/>
              <w:rPr>
                <w:rFonts w:ascii="Arial" w:hAnsi="Arial" w:cs="Arial"/>
              </w:rPr>
            </w:pPr>
            <w:r>
              <w:rPr>
                <w:rFonts w:ascii="Arial" w:hAnsi="Arial" w:cs="Arial"/>
              </w:rPr>
              <w:t>7</w:t>
            </w:r>
            <w:r w:rsidR="00283F10" w:rsidRPr="00631FFD">
              <w:rPr>
                <w:rFonts w:ascii="Arial" w:hAnsi="Arial" w:cs="Arial"/>
              </w:rPr>
              <w:t>.</w:t>
            </w:r>
          </w:p>
        </w:tc>
        <w:tc>
          <w:tcPr>
            <w:tcW w:w="2523" w:type="dxa"/>
            <w:shd w:val="clear" w:color="auto" w:fill="auto"/>
          </w:tcPr>
          <w:p w:rsidR="00283F10" w:rsidRPr="00631FFD" w:rsidRDefault="006F12D3" w:rsidP="001158E7">
            <w:pPr>
              <w:autoSpaceDE w:val="0"/>
              <w:autoSpaceDN w:val="0"/>
              <w:adjustRightInd w:val="0"/>
              <w:spacing w:after="0" w:line="240" w:lineRule="auto"/>
              <w:jc w:val="both"/>
              <w:rPr>
                <w:rFonts w:ascii="Arial" w:eastAsiaTheme="minorEastAsia" w:hAnsi="Arial" w:cs="Arial"/>
                <w:lang w:eastAsia="es-CO"/>
              </w:rPr>
            </w:pPr>
            <w:r w:rsidRPr="00631FFD">
              <w:rPr>
                <w:rFonts w:ascii="Arial" w:eastAsiaTheme="minorEastAsia" w:hAnsi="Arial" w:cs="Arial"/>
                <w:lang w:eastAsia="es-CO"/>
              </w:rPr>
              <w:t>Programar las actividades de enseñanza – aprendizaje – evaluación de conformidad con los módulos de formación y el calendario institucional y el Manual de Procedimientos para la ejecución de acciones de Formación Profesional.</w:t>
            </w:r>
          </w:p>
        </w:tc>
        <w:tc>
          <w:tcPr>
            <w:tcW w:w="3714" w:type="dxa"/>
            <w:shd w:val="clear" w:color="auto" w:fill="auto"/>
          </w:tcPr>
          <w:p w:rsidR="002A4AD5" w:rsidRPr="00631FFD" w:rsidRDefault="002A4AD5" w:rsidP="002A4AD5">
            <w:pPr>
              <w:autoSpaceDE w:val="0"/>
              <w:autoSpaceDN w:val="0"/>
              <w:adjustRightInd w:val="0"/>
              <w:spacing w:line="240" w:lineRule="auto"/>
              <w:jc w:val="both"/>
              <w:rPr>
                <w:rFonts w:ascii="Arial" w:hAnsi="Arial" w:cs="Arial"/>
                <w:color w:val="000000" w:themeColor="text1"/>
              </w:rPr>
            </w:pPr>
            <w:r w:rsidRPr="00631FFD">
              <w:rPr>
                <w:rFonts w:ascii="Arial" w:hAnsi="Arial" w:cs="Arial"/>
                <w:color w:val="000000" w:themeColor="text1"/>
              </w:rPr>
              <w:t xml:space="preserve">Para la vigencia del mes   en curso, se realizó la programación de la formación </w:t>
            </w:r>
          </w:p>
          <w:p w:rsidR="003D1D9E" w:rsidRDefault="00BA2F06" w:rsidP="00871466">
            <w:pPr>
              <w:spacing w:after="0" w:line="240" w:lineRule="auto"/>
              <w:jc w:val="both"/>
              <w:rPr>
                <w:rFonts w:ascii="Arial" w:hAnsi="Arial" w:cs="Arial"/>
                <w:b/>
                <w:bCs/>
                <w:color w:val="000000" w:themeColor="text1"/>
              </w:rPr>
            </w:pPr>
            <w:r>
              <w:rPr>
                <w:rFonts w:ascii="Arial" w:hAnsi="Arial" w:cs="Arial"/>
                <w:b/>
                <w:bCs/>
              </w:rPr>
              <w:t>-</w:t>
            </w:r>
            <w:r w:rsidRPr="00631FFD">
              <w:rPr>
                <w:rFonts w:ascii="Arial" w:hAnsi="Arial" w:cs="Arial"/>
              </w:rPr>
              <w:t>.</w:t>
            </w:r>
            <w:r w:rsidRPr="00631FFD">
              <w:rPr>
                <w:rFonts w:ascii="Arial" w:hAnsi="Arial" w:cs="Arial"/>
                <w:b/>
                <w:bCs/>
                <w:color w:val="000000" w:themeColor="text1"/>
              </w:rPr>
              <w:t xml:space="preserve"> FORMACION</w:t>
            </w:r>
            <w:r w:rsidR="003D1D9E">
              <w:rPr>
                <w:rFonts w:ascii="Arial" w:hAnsi="Arial" w:cs="Arial"/>
                <w:b/>
                <w:bCs/>
                <w:color w:val="000000" w:themeColor="text1"/>
              </w:rPr>
              <w:t xml:space="preserve"> TITULADA</w:t>
            </w:r>
          </w:p>
          <w:p w:rsidR="00254F34" w:rsidRPr="00254F34" w:rsidRDefault="00254F34" w:rsidP="00254F34">
            <w:pPr>
              <w:pStyle w:val="Default"/>
              <w:jc w:val="both"/>
              <w:rPr>
                <w:rFonts w:ascii="Arial" w:hAnsi="Arial" w:cs="Arial"/>
                <w:sz w:val="20"/>
                <w:szCs w:val="20"/>
              </w:rPr>
            </w:pPr>
            <w:r w:rsidRPr="00254F34">
              <w:rPr>
                <w:rFonts w:ascii="Arial" w:hAnsi="Arial" w:cs="Arial"/>
                <w:sz w:val="20"/>
                <w:szCs w:val="20"/>
              </w:rPr>
              <w:t xml:space="preserve">FICHA : </w:t>
            </w:r>
            <w:r w:rsidRPr="00254F34">
              <w:rPr>
                <w:rFonts w:ascii="Arial" w:hAnsi="Arial" w:cs="Arial"/>
                <w:b/>
                <w:bCs/>
                <w:sz w:val="20"/>
                <w:szCs w:val="20"/>
              </w:rPr>
              <w:t xml:space="preserve">2877365 </w:t>
            </w:r>
            <w:r w:rsidRPr="00254F34">
              <w:rPr>
                <w:rFonts w:ascii="Arial" w:hAnsi="Arial" w:cs="Arial"/>
                <w:sz w:val="20"/>
                <w:szCs w:val="20"/>
              </w:rPr>
              <w:t xml:space="preserve">AUXILIAR DE ENFERMERIA- MAÑANA / IBAGUE </w:t>
            </w:r>
          </w:p>
          <w:p w:rsidR="006100D5" w:rsidRPr="001F1465" w:rsidRDefault="001F1465" w:rsidP="001F1465">
            <w:pPr>
              <w:spacing w:after="0" w:line="240" w:lineRule="auto"/>
              <w:jc w:val="both"/>
              <w:rPr>
                <w:rFonts w:ascii="Arial" w:hAnsi="Arial" w:cs="Arial"/>
                <w:b/>
                <w:bCs/>
              </w:rPr>
            </w:pPr>
            <w:r w:rsidRPr="00254F34">
              <w:rPr>
                <w:rFonts w:ascii="Arial" w:hAnsi="Arial" w:cs="Arial"/>
                <w:b/>
                <w:bCs/>
              </w:rPr>
              <w:t>.</w:t>
            </w:r>
          </w:p>
        </w:tc>
        <w:tc>
          <w:tcPr>
            <w:tcW w:w="3686" w:type="dxa"/>
            <w:shd w:val="clear" w:color="auto" w:fill="auto"/>
          </w:tcPr>
          <w:p w:rsidR="00F3191D" w:rsidRDefault="00F71607" w:rsidP="005E2587">
            <w:pPr>
              <w:autoSpaceDE w:val="0"/>
              <w:autoSpaceDN w:val="0"/>
              <w:adjustRightInd w:val="0"/>
              <w:spacing w:after="0" w:line="240" w:lineRule="auto"/>
              <w:jc w:val="both"/>
              <w:rPr>
                <w:rFonts w:ascii="Arial" w:eastAsiaTheme="minorEastAsia" w:hAnsi="Arial" w:cs="Arial"/>
                <w:lang w:eastAsia="es-CO"/>
              </w:rPr>
            </w:pPr>
            <w:r w:rsidRPr="00631FFD">
              <w:rPr>
                <w:rFonts w:ascii="Arial" w:eastAsiaTheme="minorEastAsia" w:hAnsi="Arial" w:cs="Arial"/>
                <w:lang w:eastAsia="es-CO"/>
              </w:rPr>
              <w:t xml:space="preserve">Las actividades de enseñanza Aprendizaje y Evaluación, </w:t>
            </w:r>
            <w:r w:rsidR="00F3191D" w:rsidRPr="00631FFD">
              <w:rPr>
                <w:rFonts w:ascii="Arial" w:eastAsiaTheme="minorEastAsia" w:hAnsi="Arial" w:cs="Arial"/>
                <w:lang w:eastAsia="es-CO"/>
              </w:rPr>
              <w:t xml:space="preserve">se logra evidenciar en </w:t>
            </w:r>
            <w:r w:rsidR="004D68CF" w:rsidRPr="00631FFD">
              <w:rPr>
                <w:rFonts w:ascii="Arial" w:eastAsiaTheme="minorEastAsia" w:hAnsi="Arial" w:cs="Arial"/>
                <w:lang w:eastAsia="es-CO"/>
              </w:rPr>
              <w:t>los formatos</w:t>
            </w:r>
            <w:r w:rsidR="00F3191D" w:rsidRPr="00631FFD">
              <w:rPr>
                <w:rFonts w:ascii="Arial" w:eastAsiaTheme="minorEastAsia" w:hAnsi="Arial" w:cs="Arial"/>
                <w:lang w:eastAsia="es-CO"/>
              </w:rPr>
              <w:t xml:space="preserve"> que se </w:t>
            </w:r>
            <w:r w:rsidR="00BA2F06" w:rsidRPr="00631FFD">
              <w:rPr>
                <w:rFonts w:ascii="Arial" w:eastAsiaTheme="minorEastAsia" w:hAnsi="Arial" w:cs="Arial"/>
                <w:lang w:eastAsia="es-CO"/>
              </w:rPr>
              <w:t>implement</w:t>
            </w:r>
            <w:r w:rsidR="00BA2F06">
              <w:rPr>
                <w:rFonts w:ascii="Arial" w:eastAsiaTheme="minorEastAsia" w:hAnsi="Arial" w:cs="Arial"/>
                <w:lang w:eastAsia="es-CO"/>
              </w:rPr>
              <w:t>ó</w:t>
            </w:r>
            <w:r w:rsidR="00F3191D" w:rsidRPr="00631FFD">
              <w:rPr>
                <w:rFonts w:ascii="Arial" w:eastAsiaTheme="minorEastAsia" w:hAnsi="Arial" w:cs="Arial"/>
                <w:lang w:eastAsia="es-CO"/>
              </w:rPr>
              <w:t xml:space="preserve"> para las siguientes formaciones. </w:t>
            </w:r>
          </w:p>
          <w:p w:rsidR="00BA2F06" w:rsidRDefault="00BA2F06" w:rsidP="005E2587">
            <w:pPr>
              <w:autoSpaceDE w:val="0"/>
              <w:autoSpaceDN w:val="0"/>
              <w:adjustRightInd w:val="0"/>
              <w:spacing w:after="0" w:line="240" w:lineRule="auto"/>
              <w:jc w:val="both"/>
              <w:rPr>
                <w:rFonts w:ascii="Arial" w:eastAsiaTheme="minorEastAsia" w:hAnsi="Arial" w:cs="Arial"/>
                <w:lang w:eastAsia="es-CO"/>
              </w:rPr>
            </w:pPr>
          </w:p>
          <w:p w:rsidR="004A3A69" w:rsidRPr="00631FFD" w:rsidRDefault="00BA2F06" w:rsidP="00BA2F06">
            <w:pPr>
              <w:autoSpaceDE w:val="0"/>
              <w:autoSpaceDN w:val="0"/>
              <w:adjustRightInd w:val="0"/>
              <w:spacing w:after="0" w:line="240" w:lineRule="auto"/>
              <w:jc w:val="both"/>
              <w:rPr>
                <w:rFonts w:ascii="Arial" w:hAnsi="Arial" w:cs="Arial"/>
              </w:rPr>
            </w:pPr>
            <w:r>
              <w:rPr>
                <w:rFonts w:ascii="Arial" w:eastAsiaTheme="minorEastAsia" w:hAnsi="Arial" w:cs="Arial"/>
                <w:lang w:eastAsia="es-CO"/>
              </w:rPr>
              <w:t xml:space="preserve">- </w:t>
            </w:r>
            <w:r w:rsidRPr="0040601B">
              <w:rPr>
                <w:rFonts w:ascii="Arial" w:eastAsiaTheme="minorEastAsia" w:hAnsi="Arial" w:cs="Arial"/>
                <w:lang w:eastAsia="es-CO"/>
              </w:rPr>
              <w:t>Guía de Aprendizaje: GFPI-F-135 -V0</w:t>
            </w:r>
            <w:r w:rsidR="00254F34">
              <w:rPr>
                <w:rFonts w:ascii="Arial" w:eastAsiaTheme="minorEastAsia" w:hAnsi="Arial" w:cs="Arial"/>
                <w:lang w:eastAsia="es-CO"/>
              </w:rPr>
              <w:t>4</w:t>
            </w:r>
          </w:p>
        </w:tc>
      </w:tr>
      <w:tr w:rsidR="00283F10" w:rsidRPr="003462DC" w:rsidTr="00853140">
        <w:trPr>
          <w:trHeight w:val="1692"/>
        </w:trPr>
        <w:tc>
          <w:tcPr>
            <w:tcW w:w="568" w:type="dxa"/>
            <w:shd w:val="clear" w:color="auto" w:fill="auto"/>
          </w:tcPr>
          <w:p w:rsidR="00283F10" w:rsidRPr="00353A87" w:rsidRDefault="00283F10" w:rsidP="001158E7">
            <w:pPr>
              <w:spacing w:after="0" w:line="240" w:lineRule="auto"/>
              <w:rPr>
                <w:rFonts w:ascii="Arial" w:hAnsi="Arial" w:cs="Arial"/>
              </w:rPr>
            </w:pPr>
            <w:r w:rsidRPr="00353A87">
              <w:rPr>
                <w:rFonts w:eastAsiaTheme="minorEastAsia" w:cs="Calibri"/>
                <w:lang w:eastAsia="es-CO"/>
              </w:rPr>
              <w:t>8</w:t>
            </w:r>
            <w:r w:rsidR="00095AF6" w:rsidRPr="00353A87">
              <w:rPr>
                <w:rFonts w:eastAsiaTheme="minorEastAsia" w:cs="Calibri"/>
                <w:lang w:eastAsia="es-CO"/>
              </w:rPr>
              <w:t>.</w:t>
            </w:r>
          </w:p>
        </w:tc>
        <w:tc>
          <w:tcPr>
            <w:tcW w:w="2523" w:type="dxa"/>
            <w:shd w:val="clear" w:color="auto" w:fill="auto"/>
          </w:tcPr>
          <w:p w:rsidR="00283F10" w:rsidRPr="00704CBE" w:rsidRDefault="00CA56C8" w:rsidP="001158E7">
            <w:pPr>
              <w:autoSpaceDE w:val="0"/>
              <w:autoSpaceDN w:val="0"/>
              <w:adjustRightInd w:val="0"/>
              <w:spacing w:after="0" w:line="240" w:lineRule="auto"/>
              <w:jc w:val="both"/>
              <w:rPr>
                <w:rFonts w:ascii="Arial" w:eastAsiaTheme="minorEastAsia" w:hAnsi="Arial" w:cs="Arial"/>
                <w:lang w:eastAsia="es-CO"/>
              </w:rPr>
            </w:pPr>
            <w:r w:rsidRPr="00704CBE">
              <w:rPr>
                <w:rFonts w:ascii="Arial" w:eastAsiaTheme="minorEastAsia" w:hAnsi="Arial" w:cs="Arial"/>
                <w:lang w:eastAsia="es-CO"/>
              </w:rPr>
              <w:t>Reportar información académica y administrativa según las responsabilidades institucionales asignadas.</w:t>
            </w:r>
          </w:p>
        </w:tc>
        <w:tc>
          <w:tcPr>
            <w:tcW w:w="3714" w:type="dxa"/>
            <w:shd w:val="clear" w:color="auto" w:fill="auto"/>
          </w:tcPr>
          <w:p w:rsidR="003B2D38" w:rsidRPr="00A815ED" w:rsidRDefault="003B2D38" w:rsidP="003B2D38">
            <w:pPr>
              <w:spacing w:line="240" w:lineRule="auto"/>
              <w:jc w:val="both"/>
              <w:rPr>
                <w:rFonts w:ascii="Arial" w:hAnsi="Arial" w:cs="Arial"/>
              </w:rPr>
            </w:pPr>
            <w:r w:rsidRPr="00A815ED">
              <w:rPr>
                <w:rFonts w:ascii="Arial" w:hAnsi="Arial" w:cs="Arial"/>
              </w:rPr>
              <w:t>Durante este periodo se Reportar información académica y administrativa según las responsabilidades institucionales asignadas</w:t>
            </w:r>
            <w:r w:rsidRPr="00A815ED">
              <w:rPr>
                <w:rFonts w:ascii="Arial" w:hAnsi="Arial" w:cs="Arial"/>
                <w:b/>
              </w:rPr>
              <w:t xml:space="preserve">. </w:t>
            </w:r>
          </w:p>
          <w:p w:rsidR="009578C0" w:rsidRPr="00A815ED" w:rsidRDefault="009578C0" w:rsidP="009578C0">
            <w:pPr>
              <w:spacing w:after="0" w:line="240" w:lineRule="auto"/>
              <w:jc w:val="both"/>
              <w:rPr>
                <w:rFonts w:ascii="Arial" w:hAnsi="Arial" w:cs="Arial"/>
                <w:b/>
                <w:bCs/>
              </w:rPr>
            </w:pPr>
            <w:r w:rsidRPr="00A815ED">
              <w:rPr>
                <w:rFonts w:ascii="Arial" w:hAnsi="Arial" w:cs="Arial"/>
                <w:b/>
                <w:bCs/>
              </w:rPr>
              <w:t>FORMACIO</w:t>
            </w:r>
            <w:r w:rsidR="001F1465" w:rsidRPr="00A815ED">
              <w:rPr>
                <w:rFonts w:ascii="Arial" w:hAnsi="Arial" w:cs="Arial"/>
                <w:b/>
                <w:bCs/>
              </w:rPr>
              <w:t>N</w:t>
            </w:r>
            <w:r w:rsidRPr="00A815ED">
              <w:rPr>
                <w:rFonts w:ascii="Arial" w:hAnsi="Arial" w:cs="Arial"/>
                <w:b/>
                <w:bCs/>
              </w:rPr>
              <w:t xml:space="preserve"> TITULADA FICHAS </w:t>
            </w:r>
          </w:p>
          <w:p w:rsidR="004D0BC0" w:rsidRPr="00A815ED" w:rsidRDefault="004D0BC0" w:rsidP="004D0BC0">
            <w:pPr>
              <w:pStyle w:val="Default"/>
              <w:jc w:val="both"/>
              <w:rPr>
                <w:rFonts w:ascii="Arial" w:hAnsi="Arial" w:cs="Arial"/>
                <w:sz w:val="20"/>
                <w:szCs w:val="20"/>
              </w:rPr>
            </w:pPr>
            <w:r w:rsidRPr="00A815ED">
              <w:rPr>
                <w:rFonts w:ascii="Arial" w:hAnsi="Arial" w:cs="Arial"/>
                <w:sz w:val="20"/>
                <w:szCs w:val="20"/>
              </w:rPr>
              <w:t xml:space="preserve">FICHA : </w:t>
            </w:r>
            <w:r w:rsidRPr="00A815ED">
              <w:rPr>
                <w:rFonts w:ascii="Arial" w:hAnsi="Arial" w:cs="Arial"/>
                <w:b/>
                <w:bCs/>
                <w:sz w:val="20"/>
                <w:szCs w:val="20"/>
              </w:rPr>
              <w:t xml:space="preserve">2877365 </w:t>
            </w:r>
            <w:r w:rsidRPr="00A815ED">
              <w:rPr>
                <w:rFonts w:ascii="Arial" w:hAnsi="Arial" w:cs="Arial"/>
                <w:sz w:val="20"/>
                <w:szCs w:val="20"/>
              </w:rPr>
              <w:t xml:space="preserve">AUXILIAR DE ENFERMERIA- MAÑANA / IBAGUE </w:t>
            </w:r>
          </w:p>
          <w:p w:rsidR="00FA2E44" w:rsidRPr="00A815ED" w:rsidRDefault="00FA2E44" w:rsidP="003C60C7">
            <w:pPr>
              <w:spacing w:line="240" w:lineRule="auto"/>
              <w:jc w:val="both"/>
              <w:rPr>
                <w:rFonts w:ascii="Arial" w:eastAsiaTheme="minorEastAsia" w:hAnsi="Arial" w:cs="Arial"/>
                <w:lang w:eastAsia="es-CO"/>
              </w:rPr>
            </w:pPr>
          </w:p>
          <w:p w:rsidR="009E60FD" w:rsidRPr="00A815ED" w:rsidRDefault="00791B86" w:rsidP="003C60C7">
            <w:pPr>
              <w:spacing w:line="240" w:lineRule="auto"/>
              <w:jc w:val="both"/>
              <w:rPr>
                <w:rFonts w:ascii="Arial" w:eastAsiaTheme="minorEastAsia" w:hAnsi="Arial" w:cs="Arial"/>
                <w:lang w:eastAsia="es-CO"/>
              </w:rPr>
            </w:pPr>
            <w:r w:rsidRPr="00A815ED">
              <w:rPr>
                <w:rFonts w:ascii="Arial" w:eastAsiaTheme="minorEastAsia" w:hAnsi="Arial" w:cs="Arial"/>
                <w:lang w:eastAsia="es-CO"/>
              </w:rPr>
              <w:t xml:space="preserve">Para el </w:t>
            </w:r>
            <w:r w:rsidR="00E30CD9" w:rsidRPr="00A815ED">
              <w:rPr>
                <w:rFonts w:ascii="Arial" w:eastAsiaTheme="minorEastAsia" w:hAnsi="Arial" w:cs="Arial"/>
                <w:lang w:eastAsia="es-CO"/>
              </w:rPr>
              <w:t>presente mes</w:t>
            </w:r>
            <w:r w:rsidRPr="00A815ED">
              <w:rPr>
                <w:rFonts w:ascii="Arial" w:eastAsiaTheme="minorEastAsia" w:hAnsi="Arial" w:cs="Arial"/>
                <w:lang w:eastAsia="es-CO"/>
              </w:rPr>
              <w:t xml:space="preserve"> se </w:t>
            </w:r>
            <w:r w:rsidR="00267CF3" w:rsidRPr="00A815ED">
              <w:rPr>
                <w:rFonts w:ascii="Arial" w:eastAsiaTheme="minorEastAsia" w:hAnsi="Arial" w:cs="Arial"/>
                <w:lang w:eastAsia="es-CO"/>
              </w:rPr>
              <w:t>Present</w:t>
            </w:r>
            <w:r w:rsidRPr="00A815ED">
              <w:rPr>
                <w:rFonts w:ascii="Arial" w:eastAsiaTheme="minorEastAsia" w:hAnsi="Arial" w:cs="Arial"/>
                <w:lang w:eastAsia="es-CO"/>
              </w:rPr>
              <w:t>a</w:t>
            </w:r>
            <w:r w:rsidR="00FA471D" w:rsidRPr="00A815ED">
              <w:rPr>
                <w:rFonts w:ascii="Arial" w:eastAsiaTheme="minorEastAsia" w:hAnsi="Arial" w:cs="Arial"/>
                <w:lang w:eastAsia="es-CO"/>
              </w:rPr>
              <w:t xml:space="preserve"> los documentos solicitados para la ejecución de la cuenta de cobro del mes</w:t>
            </w:r>
            <w:r w:rsidR="00FA2E44" w:rsidRPr="00A815ED">
              <w:rPr>
                <w:rFonts w:ascii="Arial" w:eastAsiaTheme="minorEastAsia" w:hAnsi="Arial" w:cs="Arial"/>
                <w:lang w:eastAsia="es-CO"/>
              </w:rPr>
              <w:t xml:space="preserve"> correspondiente</w:t>
            </w:r>
            <w:r w:rsidR="00FA471D" w:rsidRPr="00A815ED">
              <w:rPr>
                <w:rFonts w:ascii="Arial" w:eastAsiaTheme="minorEastAsia" w:hAnsi="Arial" w:cs="Arial"/>
                <w:lang w:eastAsia="es-CO"/>
              </w:rPr>
              <w:t xml:space="preserve"> de</w:t>
            </w:r>
            <w:r w:rsidR="00FA2E44" w:rsidRPr="00A815ED">
              <w:rPr>
                <w:rFonts w:ascii="Arial" w:eastAsiaTheme="minorEastAsia" w:hAnsi="Arial" w:cs="Arial"/>
                <w:lang w:eastAsia="es-CO"/>
              </w:rPr>
              <w:t>l</w:t>
            </w:r>
            <w:r w:rsidR="00FA471D" w:rsidRPr="00A815ED">
              <w:rPr>
                <w:rFonts w:ascii="Arial" w:eastAsiaTheme="minorEastAsia" w:hAnsi="Arial" w:cs="Arial"/>
                <w:lang w:eastAsia="es-CO"/>
              </w:rPr>
              <w:t xml:space="preserve"> </w:t>
            </w:r>
            <w:r w:rsidR="00B318A9" w:rsidRPr="00A815ED">
              <w:rPr>
                <w:rFonts w:ascii="Arial" w:eastAsiaTheme="minorEastAsia" w:hAnsi="Arial" w:cs="Arial"/>
                <w:lang w:eastAsia="es-CO"/>
              </w:rPr>
              <w:t>2024</w:t>
            </w:r>
            <w:r w:rsidR="00FA471D" w:rsidRPr="00A815ED">
              <w:rPr>
                <w:rFonts w:ascii="Arial" w:eastAsiaTheme="minorEastAsia" w:hAnsi="Arial" w:cs="Arial"/>
                <w:lang w:eastAsia="es-CO"/>
              </w:rPr>
              <w:t xml:space="preserve"> con los anexos.</w:t>
            </w:r>
          </w:p>
          <w:p w:rsidR="00283F10" w:rsidRPr="00A815ED" w:rsidRDefault="00A0172C" w:rsidP="00F6666F">
            <w:pPr>
              <w:spacing w:line="240" w:lineRule="auto"/>
              <w:jc w:val="both"/>
              <w:rPr>
                <w:rFonts w:ascii="Arial" w:hAnsi="Arial" w:cs="Arial"/>
              </w:rPr>
            </w:pPr>
            <w:r w:rsidRPr="00A815ED">
              <w:rPr>
                <w:rFonts w:ascii="Arial" w:eastAsiaTheme="minorEastAsia" w:hAnsi="Arial" w:cs="Arial"/>
                <w:lang w:eastAsia="es-CO"/>
              </w:rPr>
              <w:lastRenderedPageBreak/>
              <w:t>–</w:t>
            </w:r>
            <w:r w:rsidR="00DE5742" w:rsidRPr="00A815ED">
              <w:rPr>
                <w:rFonts w:ascii="Arial" w:hAnsi="Arial" w:cs="Arial"/>
              </w:rPr>
              <w:t xml:space="preserve"> Realicé el informe mensual Formato GTH-F-062 V.10 Informe mensual ejecución </w:t>
            </w:r>
            <w:r w:rsidR="00520E6E" w:rsidRPr="00A815ED">
              <w:rPr>
                <w:rFonts w:ascii="Arial" w:hAnsi="Arial" w:cs="Arial"/>
              </w:rPr>
              <w:t>contractual.</w:t>
            </w:r>
          </w:p>
          <w:p w:rsidR="00A815ED" w:rsidRPr="00A815ED" w:rsidRDefault="00A815ED" w:rsidP="00704CBE">
            <w:pPr>
              <w:pStyle w:val="Default"/>
              <w:jc w:val="both"/>
              <w:rPr>
                <w:rFonts w:ascii="Arial" w:hAnsi="Arial" w:cs="Arial"/>
              </w:rPr>
            </w:pPr>
            <w:r>
              <w:rPr>
                <w:rFonts w:ascii="Arial" w:hAnsi="Arial" w:cs="Arial"/>
                <w:sz w:val="22"/>
                <w:szCs w:val="22"/>
              </w:rPr>
              <w:t>-</w:t>
            </w:r>
            <w:r w:rsidRPr="00A815ED">
              <w:rPr>
                <w:rFonts w:ascii="Arial" w:hAnsi="Arial" w:cs="Arial"/>
                <w:sz w:val="22"/>
                <w:szCs w:val="22"/>
              </w:rPr>
              <w:t xml:space="preserve">Realizo </w:t>
            </w:r>
            <w:r w:rsidR="00704CBE">
              <w:rPr>
                <w:rFonts w:ascii="Arial" w:hAnsi="Arial" w:cs="Arial"/>
                <w:sz w:val="22"/>
                <w:szCs w:val="22"/>
              </w:rPr>
              <w:t xml:space="preserve">acta  de  siguiendo </w:t>
            </w:r>
            <w:r w:rsidRPr="00A815ED">
              <w:rPr>
                <w:rFonts w:ascii="Arial" w:hAnsi="Arial" w:cs="Arial"/>
                <w:sz w:val="22"/>
                <w:szCs w:val="22"/>
              </w:rPr>
              <w:t>como lo relaciona los obligaciones como gerente de proyecto</w:t>
            </w:r>
            <w:r>
              <w:rPr>
                <w:rFonts w:ascii="Arial" w:hAnsi="Arial" w:cs="Arial"/>
                <w:sz w:val="22"/>
                <w:szCs w:val="22"/>
              </w:rPr>
              <w:t xml:space="preserve"> y  f</w:t>
            </w:r>
            <w:r w:rsidRPr="00A815ED">
              <w:rPr>
                <w:rFonts w:ascii="Arial" w:hAnsi="Arial" w:cs="Arial"/>
                <w:sz w:val="22"/>
                <w:szCs w:val="22"/>
              </w:rPr>
              <w:t>o</w:t>
            </w:r>
            <w:r>
              <w:rPr>
                <w:rFonts w:ascii="Arial" w:hAnsi="Arial" w:cs="Arial"/>
                <w:sz w:val="22"/>
                <w:szCs w:val="22"/>
              </w:rPr>
              <w:t>r</w:t>
            </w:r>
            <w:r w:rsidRPr="00A815ED">
              <w:rPr>
                <w:rFonts w:ascii="Arial" w:hAnsi="Arial" w:cs="Arial"/>
                <w:sz w:val="22"/>
                <w:szCs w:val="22"/>
              </w:rPr>
              <w:t>mato de   deserción</w:t>
            </w:r>
            <w:r>
              <w:rPr>
                <w:rFonts w:ascii="Arial" w:hAnsi="Arial" w:cs="Arial"/>
                <w:sz w:val="22"/>
                <w:szCs w:val="22"/>
              </w:rPr>
              <w:t>.</w:t>
            </w:r>
            <w:r w:rsidRPr="00A815ED">
              <w:rPr>
                <w:rFonts w:ascii="Arial" w:hAnsi="Arial" w:cs="Arial"/>
                <w:sz w:val="22"/>
                <w:szCs w:val="22"/>
              </w:rPr>
              <w:t xml:space="preserve"> </w:t>
            </w:r>
          </w:p>
        </w:tc>
        <w:tc>
          <w:tcPr>
            <w:tcW w:w="3686" w:type="dxa"/>
            <w:shd w:val="clear" w:color="auto" w:fill="auto"/>
          </w:tcPr>
          <w:p w:rsidR="000E6FC6" w:rsidRPr="00A815ED" w:rsidRDefault="000E6FC6" w:rsidP="000E6FC6">
            <w:pPr>
              <w:spacing w:after="0" w:line="240" w:lineRule="auto"/>
              <w:rPr>
                <w:rFonts w:ascii="Arial" w:hAnsi="Arial" w:cs="Arial"/>
              </w:rPr>
            </w:pPr>
            <w:r w:rsidRPr="00A815ED">
              <w:rPr>
                <w:rFonts w:ascii="Arial" w:hAnsi="Arial" w:cs="Arial"/>
              </w:rPr>
              <w:lastRenderedPageBreak/>
              <w:t xml:space="preserve">Se evidencia </w:t>
            </w:r>
            <w:r w:rsidR="002C4866" w:rsidRPr="00A815ED">
              <w:rPr>
                <w:rFonts w:ascii="Arial" w:hAnsi="Arial" w:cs="Arial"/>
              </w:rPr>
              <w:t>en:</w:t>
            </w:r>
          </w:p>
          <w:p w:rsidR="00CF7EF1" w:rsidRPr="00A815ED" w:rsidRDefault="00CF7EF1" w:rsidP="000E6FC6">
            <w:pPr>
              <w:pStyle w:val="TableParagraph"/>
              <w:ind w:right="-15"/>
              <w:jc w:val="both"/>
              <w:rPr>
                <w:rFonts w:ascii="Arial" w:hAnsi="Arial" w:cs="Arial"/>
                <w:lang w:val="es-CO"/>
              </w:rPr>
            </w:pPr>
          </w:p>
          <w:p w:rsidR="004128E7" w:rsidRPr="00A815ED" w:rsidRDefault="000E6FC6" w:rsidP="001158E7">
            <w:pPr>
              <w:spacing w:line="240" w:lineRule="auto"/>
              <w:jc w:val="both"/>
              <w:rPr>
                <w:rFonts w:ascii="Arial" w:eastAsia="Times New Roman" w:hAnsi="Arial" w:cs="Arial"/>
                <w:color w:val="000000"/>
                <w:lang w:eastAsia="es-CO"/>
              </w:rPr>
            </w:pPr>
            <w:r w:rsidRPr="00A815ED">
              <w:rPr>
                <w:rFonts w:ascii="Arial" w:eastAsiaTheme="minorEastAsia" w:hAnsi="Arial" w:cs="Arial"/>
                <w:lang w:eastAsia="es-CO"/>
              </w:rPr>
              <w:t>-</w:t>
            </w:r>
            <w:r w:rsidR="004128E7" w:rsidRPr="00A815ED">
              <w:rPr>
                <w:rFonts w:ascii="Arial" w:eastAsiaTheme="minorEastAsia" w:hAnsi="Arial" w:cs="Arial"/>
                <w:lang w:eastAsia="es-CO"/>
              </w:rPr>
              <w:t xml:space="preserve">Informe mensual Formato </w:t>
            </w:r>
            <w:r w:rsidR="000364EB" w:rsidRPr="00A815ED">
              <w:rPr>
                <w:rFonts w:ascii="Arial" w:eastAsiaTheme="minorEastAsia" w:hAnsi="Arial" w:cs="Arial"/>
                <w:b/>
                <w:bCs/>
                <w:lang w:eastAsia="es-CO"/>
              </w:rPr>
              <w:t xml:space="preserve">GTH-F-062 </w:t>
            </w:r>
            <w:r w:rsidR="003C60C7" w:rsidRPr="00A815ED">
              <w:rPr>
                <w:rFonts w:ascii="Arial" w:eastAsiaTheme="minorEastAsia" w:hAnsi="Arial" w:cs="Arial"/>
                <w:b/>
                <w:bCs/>
                <w:lang w:eastAsia="es-CO"/>
              </w:rPr>
              <w:t>V.10</w:t>
            </w:r>
            <w:r w:rsidR="00833AB2">
              <w:rPr>
                <w:rFonts w:ascii="Arial" w:eastAsiaTheme="minorEastAsia" w:hAnsi="Arial" w:cs="Arial"/>
                <w:b/>
                <w:bCs/>
                <w:lang w:eastAsia="es-CO"/>
              </w:rPr>
              <w:t xml:space="preserve"> </w:t>
            </w:r>
            <w:r w:rsidR="004128E7" w:rsidRPr="00A815ED">
              <w:rPr>
                <w:rFonts w:ascii="Arial" w:eastAsiaTheme="minorEastAsia" w:hAnsi="Arial" w:cs="Arial"/>
                <w:lang w:eastAsia="es-CO"/>
              </w:rPr>
              <w:t>Informe mensual ejecución contractual, reposa en Plataforma SECOP II</w:t>
            </w:r>
            <w:r w:rsidR="00457622" w:rsidRPr="00A815ED">
              <w:rPr>
                <w:rFonts w:ascii="Arial" w:eastAsiaTheme="minorEastAsia" w:hAnsi="Arial" w:cs="Arial"/>
                <w:lang w:eastAsia="es-CO"/>
              </w:rPr>
              <w:t>,</w:t>
            </w:r>
            <w:r w:rsidR="004128E7" w:rsidRPr="00A815ED">
              <w:rPr>
                <w:rFonts w:ascii="Arial" w:eastAsiaTheme="minorEastAsia" w:hAnsi="Arial" w:cs="Arial"/>
                <w:lang w:eastAsia="es-CO"/>
              </w:rPr>
              <w:t xml:space="preserve"> mis contratos</w:t>
            </w:r>
            <w:r w:rsidR="00457622" w:rsidRPr="00A815ED">
              <w:rPr>
                <w:rFonts w:ascii="Arial" w:eastAsiaTheme="minorEastAsia" w:hAnsi="Arial" w:cs="Arial"/>
                <w:lang w:eastAsia="es-CO"/>
              </w:rPr>
              <w:t>,</w:t>
            </w:r>
            <w:r w:rsidR="004128E7" w:rsidRPr="00A815ED">
              <w:rPr>
                <w:rFonts w:ascii="Arial" w:eastAsiaTheme="minorEastAsia" w:hAnsi="Arial" w:cs="Arial"/>
                <w:lang w:eastAsia="es-CO"/>
              </w:rPr>
              <w:t xml:space="preserve"> ID contrato</w:t>
            </w:r>
            <w:r w:rsidR="00457622" w:rsidRPr="00A815ED">
              <w:rPr>
                <w:rFonts w:ascii="Arial" w:eastAsiaTheme="minorEastAsia" w:hAnsi="Arial" w:cs="Arial"/>
                <w:lang w:eastAsia="es-CO"/>
              </w:rPr>
              <w:t>,</w:t>
            </w:r>
            <w:r w:rsidR="00A815ED" w:rsidRPr="00A815ED">
              <w:rPr>
                <w:rFonts w:ascii="Arial" w:eastAsiaTheme="minorEastAsia" w:hAnsi="Arial" w:cs="Arial"/>
                <w:lang w:eastAsia="es-CO"/>
              </w:rPr>
              <w:t xml:space="preserve"> </w:t>
            </w:r>
            <w:r w:rsidR="004128E7" w:rsidRPr="00A815ED">
              <w:rPr>
                <w:rFonts w:ascii="Arial" w:eastAsiaTheme="minorEastAsia" w:hAnsi="Arial" w:cs="Arial"/>
                <w:lang w:eastAsia="es-CO"/>
              </w:rPr>
              <w:t>detalle</w:t>
            </w:r>
            <w:r w:rsidR="00457622" w:rsidRPr="00A815ED">
              <w:rPr>
                <w:rFonts w:ascii="Arial" w:eastAsiaTheme="minorEastAsia" w:hAnsi="Arial" w:cs="Arial"/>
                <w:lang w:eastAsia="es-CO"/>
              </w:rPr>
              <w:t>,</w:t>
            </w:r>
            <w:r w:rsidR="004128E7" w:rsidRPr="00A815ED">
              <w:rPr>
                <w:rFonts w:ascii="Arial" w:eastAsiaTheme="minorEastAsia" w:hAnsi="Arial" w:cs="Arial"/>
                <w:lang w:eastAsia="es-CO"/>
              </w:rPr>
              <w:t xml:space="preserve"> ejecución del </w:t>
            </w:r>
            <w:r w:rsidRPr="00A815ED">
              <w:rPr>
                <w:rFonts w:ascii="Arial" w:eastAsiaTheme="minorEastAsia" w:hAnsi="Arial" w:cs="Arial"/>
                <w:lang w:eastAsia="es-CO"/>
              </w:rPr>
              <w:t>contrato, plan</w:t>
            </w:r>
            <w:r w:rsidR="004128E7" w:rsidRPr="00A815ED">
              <w:rPr>
                <w:rFonts w:ascii="Arial" w:eastAsiaTheme="minorEastAsia" w:hAnsi="Arial" w:cs="Arial"/>
                <w:lang w:eastAsia="es-CO"/>
              </w:rPr>
              <w:t xml:space="preserve"> de pagos</w:t>
            </w:r>
            <w:r w:rsidR="004128E7" w:rsidRPr="00A815ED">
              <w:rPr>
                <w:rFonts w:ascii="Arial" w:hAnsi="Arial" w:cs="Arial"/>
              </w:rPr>
              <w:t>.</w:t>
            </w:r>
          </w:p>
          <w:p w:rsidR="00283F10" w:rsidRPr="00A815ED" w:rsidRDefault="00A815ED" w:rsidP="003C3A67">
            <w:pPr>
              <w:spacing w:after="0" w:line="240" w:lineRule="auto"/>
              <w:jc w:val="both"/>
              <w:rPr>
                <w:rFonts w:ascii="Arial" w:eastAsiaTheme="minorEastAsia" w:hAnsi="Arial" w:cs="Arial"/>
                <w:b/>
                <w:bCs/>
                <w:lang w:eastAsia="es-CO"/>
              </w:rPr>
            </w:pPr>
            <w:bookmarkStart w:id="8" w:name="_Hlk162789544"/>
            <w:r w:rsidRPr="00A815ED">
              <w:rPr>
                <w:rFonts w:ascii="Arial" w:eastAsiaTheme="minorEastAsia" w:hAnsi="Arial" w:cs="Arial"/>
                <w:b/>
                <w:bCs/>
                <w:lang w:eastAsia="es-CO"/>
              </w:rPr>
              <w:t xml:space="preserve"> </w:t>
            </w:r>
            <w:r w:rsidR="007D5A93" w:rsidRPr="00A815ED">
              <w:rPr>
                <w:rFonts w:ascii="Arial" w:eastAsiaTheme="minorEastAsia" w:hAnsi="Arial" w:cs="Arial"/>
                <w:b/>
                <w:bCs/>
                <w:lang w:eastAsia="es-CO"/>
              </w:rPr>
              <w:t>GC_</w:t>
            </w:r>
            <w:r w:rsidR="003B2D38" w:rsidRPr="00A815ED">
              <w:rPr>
                <w:rFonts w:ascii="Arial" w:eastAsiaTheme="minorEastAsia" w:hAnsi="Arial" w:cs="Arial"/>
                <w:b/>
                <w:bCs/>
                <w:lang w:eastAsia="es-CO"/>
              </w:rPr>
              <w:t>65696522_</w:t>
            </w:r>
            <w:r w:rsidR="00642168" w:rsidRPr="00A815ED">
              <w:rPr>
                <w:rStyle w:val="readonlyattribute"/>
                <w:rFonts w:ascii="Arial" w:hAnsi="Arial" w:cs="Arial"/>
                <w:b/>
                <w:bCs/>
                <w:bdr w:val="none" w:sz="0" w:space="0" w:color="auto" w:frame="1"/>
              </w:rPr>
              <w:t>12024</w:t>
            </w:r>
            <w:r w:rsidR="003C60C7" w:rsidRPr="00A815ED">
              <w:rPr>
                <w:rFonts w:ascii="Arial" w:eastAsiaTheme="minorEastAsia" w:hAnsi="Arial" w:cs="Arial"/>
                <w:b/>
                <w:bCs/>
                <w:lang w:eastAsia="es-CO"/>
              </w:rPr>
              <w:t>_</w:t>
            </w:r>
            <w:r w:rsidR="00FF54D9" w:rsidRPr="00A815ED">
              <w:rPr>
                <w:rFonts w:ascii="Arial" w:eastAsiaTheme="minorEastAsia" w:hAnsi="Arial" w:cs="Arial"/>
                <w:b/>
                <w:bCs/>
                <w:lang w:eastAsia="es-CO"/>
              </w:rPr>
              <w:t>_2024</w:t>
            </w:r>
            <w:r w:rsidR="007D5A93" w:rsidRPr="00A815ED">
              <w:rPr>
                <w:rFonts w:ascii="Arial" w:eastAsiaTheme="minorEastAsia" w:hAnsi="Arial" w:cs="Arial"/>
                <w:b/>
                <w:bCs/>
                <w:lang w:eastAsia="es-CO"/>
              </w:rPr>
              <w:t>.zip</w:t>
            </w:r>
            <w:bookmarkEnd w:id="8"/>
          </w:p>
          <w:p w:rsidR="00A815ED" w:rsidRPr="00A815ED" w:rsidRDefault="004E2E18" w:rsidP="003C3A67">
            <w:pPr>
              <w:spacing w:after="0" w:line="240" w:lineRule="auto"/>
              <w:jc w:val="both"/>
              <w:rPr>
                <w:rFonts w:ascii="Arial" w:eastAsiaTheme="minorEastAsia" w:hAnsi="Arial" w:cs="Arial"/>
                <w:b/>
                <w:bCs/>
                <w:lang w:eastAsia="es-CO"/>
              </w:rPr>
            </w:pPr>
            <w:r>
              <w:rPr>
                <w:rFonts w:ascii="Arial" w:eastAsiaTheme="minorEastAsia" w:hAnsi="Arial" w:cs="Arial"/>
                <w:b/>
                <w:bCs/>
                <w:lang w:eastAsia="es-CO"/>
              </w:rPr>
              <w:t>DIC</w:t>
            </w:r>
          </w:p>
          <w:p w:rsidR="00A815ED" w:rsidRPr="00A815ED" w:rsidRDefault="00A815ED" w:rsidP="00A815ED">
            <w:pPr>
              <w:pStyle w:val="Default"/>
              <w:jc w:val="both"/>
              <w:rPr>
                <w:rFonts w:ascii="Arial" w:hAnsi="Arial" w:cs="Arial"/>
                <w:color w:val="auto"/>
              </w:rPr>
            </w:pPr>
          </w:p>
          <w:p w:rsidR="00A815ED" w:rsidRPr="00A815ED" w:rsidRDefault="00A815ED" w:rsidP="00A815ED">
            <w:pPr>
              <w:pStyle w:val="Default"/>
              <w:jc w:val="both"/>
              <w:rPr>
                <w:rFonts w:ascii="Arial" w:hAnsi="Arial" w:cs="Arial"/>
                <w:b/>
                <w:bCs/>
                <w:sz w:val="22"/>
                <w:szCs w:val="22"/>
              </w:rPr>
            </w:pPr>
          </w:p>
          <w:p w:rsidR="00A815ED" w:rsidRPr="00A815ED" w:rsidRDefault="00A815ED" w:rsidP="00A815ED">
            <w:pPr>
              <w:pStyle w:val="Default"/>
              <w:jc w:val="both"/>
              <w:rPr>
                <w:rFonts w:ascii="Arial" w:hAnsi="Arial" w:cs="Arial"/>
                <w:b/>
                <w:bCs/>
                <w:sz w:val="22"/>
                <w:szCs w:val="22"/>
              </w:rPr>
            </w:pPr>
          </w:p>
          <w:p w:rsidR="00A815ED" w:rsidRDefault="00A815ED" w:rsidP="00A815ED">
            <w:pPr>
              <w:pStyle w:val="Default"/>
              <w:jc w:val="both"/>
              <w:rPr>
                <w:rFonts w:ascii="Arial" w:hAnsi="Arial" w:cs="Arial"/>
                <w:b/>
                <w:bCs/>
                <w:sz w:val="22"/>
                <w:szCs w:val="22"/>
              </w:rPr>
            </w:pPr>
          </w:p>
          <w:p w:rsidR="00A815ED" w:rsidRPr="00A815ED" w:rsidRDefault="00A815ED" w:rsidP="00A815ED">
            <w:pPr>
              <w:pStyle w:val="Default"/>
              <w:jc w:val="both"/>
              <w:rPr>
                <w:rFonts w:ascii="Arial" w:hAnsi="Arial" w:cs="Arial"/>
                <w:b/>
                <w:bCs/>
                <w:sz w:val="22"/>
                <w:szCs w:val="22"/>
              </w:rPr>
            </w:pPr>
          </w:p>
          <w:p w:rsidR="00A815ED" w:rsidRPr="00A815ED" w:rsidRDefault="00A815ED" w:rsidP="00A815ED">
            <w:pPr>
              <w:pStyle w:val="Default"/>
              <w:jc w:val="both"/>
              <w:rPr>
                <w:rFonts w:ascii="Arial" w:hAnsi="Arial" w:cs="Arial"/>
                <w:b/>
                <w:bCs/>
                <w:sz w:val="22"/>
                <w:szCs w:val="22"/>
              </w:rPr>
            </w:pPr>
          </w:p>
          <w:p w:rsidR="00A815ED" w:rsidRPr="00704CBE" w:rsidRDefault="00704CBE" w:rsidP="00A815ED">
            <w:pPr>
              <w:pStyle w:val="Default"/>
              <w:jc w:val="both"/>
              <w:rPr>
                <w:rFonts w:ascii="Arial" w:hAnsi="Arial" w:cs="Arial"/>
                <w:sz w:val="22"/>
                <w:szCs w:val="22"/>
              </w:rPr>
            </w:pPr>
            <w:r w:rsidRPr="00704CBE">
              <w:rPr>
                <w:rFonts w:ascii="Arial" w:hAnsi="Arial" w:cs="Arial"/>
                <w:bCs/>
                <w:sz w:val="22"/>
                <w:szCs w:val="22"/>
              </w:rPr>
              <w:t>Asistir  y  realizar acta</w:t>
            </w:r>
            <w:r w:rsidR="00A815ED" w:rsidRPr="00704CBE">
              <w:rPr>
                <w:rFonts w:ascii="Arial" w:hAnsi="Arial" w:cs="Arial"/>
                <w:bCs/>
                <w:sz w:val="22"/>
                <w:szCs w:val="22"/>
              </w:rPr>
              <w:t xml:space="preserve"> </w:t>
            </w:r>
            <w:r>
              <w:rPr>
                <w:rFonts w:ascii="Arial" w:hAnsi="Arial" w:cs="Arial"/>
                <w:bCs/>
                <w:sz w:val="22"/>
                <w:szCs w:val="22"/>
              </w:rPr>
              <w:t>de seguimiento a la formación de  la ficha 2922045</w:t>
            </w:r>
            <w:r w:rsidR="008A50D0" w:rsidRPr="00704CBE">
              <w:rPr>
                <w:rFonts w:ascii="Arial" w:hAnsi="Arial" w:cs="Arial"/>
                <w:bCs/>
                <w:sz w:val="22"/>
                <w:szCs w:val="22"/>
              </w:rPr>
              <w:t xml:space="preserve"> al  correo  del coordinador  académico</w:t>
            </w:r>
            <w:r w:rsidR="00B409A8" w:rsidRPr="00704CBE">
              <w:rPr>
                <w:rFonts w:ascii="Arial" w:hAnsi="Arial" w:cs="Arial"/>
                <w:bCs/>
                <w:sz w:val="22"/>
                <w:szCs w:val="22"/>
              </w:rPr>
              <w:t>.</w:t>
            </w:r>
          </w:p>
          <w:p w:rsidR="00A815ED" w:rsidRPr="00A815ED" w:rsidRDefault="00A815ED" w:rsidP="003C3A67">
            <w:pPr>
              <w:spacing w:after="0" w:line="240" w:lineRule="auto"/>
              <w:jc w:val="both"/>
              <w:rPr>
                <w:rFonts w:ascii="Arial" w:hAnsi="Arial" w:cs="Arial"/>
              </w:rPr>
            </w:pPr>
          </w:p>
        </w:tc>
      </w:tr>
      <w:tr w:rsidR="00283F10" w:rsidRPr="00353A87" w:rsidTr="00A736A7">
        <w:trPr>
          <w:trHeight w:val="1262"/>
        </w:trPr>
        <w:tc>
          <w:tcPr>
            <w:tcW w:w="568" w:type="dxa"/>
            <w:shd w:val="clear" w:color="auto" w:fill="auto"/>
          </w:tcPr>
          <w:p w:rsidR="00283F10" w:rsidRPr="00353A87" w:rsidRDefault="00283F10" w:rsidP="001158E7">
            <w:pPr>
              <w:spacing w:after="0" w:line="240" w:lineRule="auto"/>
              <w:rPr>
                <w:rFonts w:ascii="Arial" w:hAnsi="Arial" w:cs="Arial"/>
              </w:rPr>
            </w:pPr>
            <w:bookmarkStart w:id="9" w:name="_Hlk96547793"/>
            <w:r w:rsidRPr="00353A87">
              <w:rPr>
                <w:rFonts w:eastAsiaTheme="minorEastAsia" w:cs="Calibri"/>
                <w:lang w:eastAsia="es-CO"/>
              </w:rPr>
              <w:lastRenderedPageBreak/>
              <w:t>9</w:t>
            </w:r>
            <w:r w:rsidRPr="00353A87">
              <w:rPr>
                <w:rFonts w:ascii="Arial" w:hAnsi="Arial" w:cs="Arial"/>
              </w:rPr>
              <w:t>.</w:t>
            </w:r>
          </w:p>
        </w:tc>
        <w:tc>
          <w:tcPr>
            <w:tcW w:w="2523" w:type="dxa"/>
            <w:shd w:val="clear" w:color="auto" w:fill="auto"/>
          </w:tcPr>
          <w:p w:rsidR="00283F10" w:rsidRPr="00353A87" w:rsidRDefault="00CA56C8" w:rsidP="001158E7">
            <w:pPr>
              <w:autoSpaceDE w:val="0"/>
              <w:autoSpaceDN w:val="0"/>
              <w:adjustRightInd w:val="0"/>
              <w:spacing w:after="0" w:line="240" w:lineRule="auto"/>
              <w:jc w:val="both"/>
              <w:rPr>
                <w:rFonts w:eastAsiaTheme="minorEastAsia" w:cs="Calibri"/>
                <w:lang w:eastAsia="es-CO"/>
              </w:rPr>
            </w:pPr>
            <w:r w:rsidRPr="00853140">
              <w:rPr>
                <w:rFonts w:ascii="Arial" w:eastAsiaTheme="minorEastAsia" w:hAnsi="Arial" w:cs="Arial"/>
                <w:lang w:eastAsia="es-CO"/>
              </w:rPr>
              <w:t>Evaluar la formación de los aprendices durante el proceso educativo de acuerdo con el Manual de Evaluación vigente</w:t>
            </w:r>
            <w:r w:rsidRPr="00353A87">
              <w:rPr>
                <w:rFonts w:eastAsiaTheme="minorEastAsia" w:cs="Calibri"/>
                <w:lang w:eastAsia="es-CO"/>
              </w:rPr>
              <w:t>.</w:t>
            </w:r>
          </w:p>
        </w:tc>
        <w:tc>
          <w:tcPr>
            <w:tcW w:w="3714" w:type="dxa"/>
            <w:shd w:val="clear" w:color="auto" w:fill="auto"/>
          </w:tcPr>
          <w:p w:rsidR="00E03F00" w:rsidRPr="00DA398C" w:rsidRDefault="006114AB" w:rsidP="00AD62FD">
            <w:pPr>
              <w:spacing w:line="240" w:lineRule="auto"/>
              <w:jc w:val="both"/>
              <w:rPr>
                <w:rFonts w:ascii="Arial" w:hAnsi="Arial" w:cs="Arial"/>
                <w:b/>
                <w:bCs/>
                <w:color w:val="000000" w:themeColor="text1"/>
              </w:rPr>
            </w:pPr>
            <w:r w:rsidRPr="00DA398C">
              <w:rPr>
                <w:rFonts w:ascii="Arial" w:hAnsi="Arial" w:cs="Arial"/>
                <w:b/>
                <w:bCs/>
                <w:color w:val="000000" w:themeColor="text1"/>
              </w:rPr>
              <w:t xml:space="preserve">Para el mes </w:t>
            </w:r>
            <w:r w:rsidR="00E631C4" w:rsidRPr="00DA398C">
              <w:rPr>
                <w:rFonts w:ascii="Arial" w:hAnsi="Arial" w:cs="Arial"/>
                <w:b/>
                <w:bCs/>
                <w:color w:val="000000" w:themeColor="text1"/>
              </w:rPr>
              <w:t>correspondiente se</w:t>
            </w:r>
            <w:r w:rsidRPr="00DA398C">
              <w:rPr>
                <w:rFonts w:ascii="Arial" w:hAnsi="Arial" w:cs="Arial"/>
                <w:b/>
                <w:bCs/>
                <w:color w:val="000000" w:themeColor="text1"/>
              </w:rPr>
              <w:t xml:space="preserve"> realizaron las evaluaciones de actividades de </w:t>
            </w:r>
            <w:r w:rsidR="00091534" w:rsidRPr="00DA398C">
              <w:rPr>
                <w:rFonts w:ascii="Arial" w:hAnsi="Arial" w:cs="Arial"/>
                <w:b/>
                <w:bCs/>
                <w:color w:val="000000" w:themeColor="text1"/>
              </w:rPr>
              <w:t>la ficha ejecutada</w:t>
            </w:r>
          </w:p>
          <w:p w:rsidR="00AD4A90" w:rsidRPr="00DA398C" w:rsidRDefault="00AD4A90" w:rsidP="00AD4A90">
            <w:pPr>
              <w:spacing w:after="0" w:line="240" w:lineRule="auto"/>
              <w:jc w:val="both"/>
              <w:rPr>
                <w:rFonts w:ascii="Arial" w:hAnsi="Arial" w:cs="Arial"/>
                <w:b/>
                <w:bCs/>
              </w:rPr>
            </w:pPr>
            <w:r w:rsidRPr="00DA398C">
              <w:rPr>
                <w:rFonts w:ascii="Arial" w:hAnsi="Arial" w:cs="Arial"/>
                <w:b/>
                <w:bCs/>
              </w:rPr>
              <w:t>FORMACIO</w:t>
            </w:r>
            <w:r w:rsidR="000A5853">
              <w:rPr>
                <w:rFonts w:ascii="Arial" w:hAnsi="Arial" w:cs="Arial"/>
                <w:b/>
                <w:bCs/>
              </w:rPr>
              <w:t>N</w:t>
            </w:r>
            <w:r w:rsidRPr="00DA398C">
              <w:rPr>
                <w:rFonts w:ascii="Arial" w:hAnsi="Arial" w:cs="Arial"/>
                <w:b/>
                <w:bCs/>
              </w:rPr>
              <w:t xml:space="preserve"> TITULADA</w:t>
            </w:r>
          </w:p>
          <w:p w:rsidR="00AD4A90" w:rsidRPr="00DA398C" w:rsidRDefault="00AD4A90" w:rsidP="00AD4A90">
            <w:pPr>
              <w:spacing w:after="0" w:line="240" w:lineRule="auto"/>
              <w:jc w:val="both"/>
              <w:rPr>
                <w:rFonts w:ascii="Arial" w:hAnsi="Arial" w:cs="Arial"/>
                <w:b/>
                <w:bCs/>
              </w:rPr>
            </w:pPr>
            <w:r w:rsidRPr="00DA398C">
              <w:rPr>
                <w:rFonts w:ascii="Arial" w:hAnsi="Arial" w:cs="Arial"/>
                <w:b/>
                <w:bCs/>
              </w:rPr>
              <w:t xml:space="preserve"> FICHAS </w:t>
            </w:r>
          </w:p>
          <w:p w:rsidR="006114AB" w:rsidRPr="00DA398C" w:rsidRDefault="00B93E39" w:rsidP="00B93E39">
            <w:pPr>
              <w:spacing w:after="0" w:line="240" w:lineRule="auto"/>
              <w:jc w:val="both"/>
              <w:rPr>
                <w:rFonts w:ascii="Arial" w:hAnsi="Arial" w:cs="Arial"/>
                <w:b/>
                <w:bCs/>
              </w:rPr>
            </w:pPr>
            <w:r w:rsidRPr="00B93E39">
              <w:rPr>
                <w:rFonts w:ascii="Arial" w:hAnsi="Arial" w:cs="Arial"/>
                <w:b/>
                <w:bCs/>
                <w:sz w:val="20"/>
                <w:szCs w:val="20"/>
              </w:rPr>
              <w:t xml:space="preserve">2877365 </w:t>
            </w:r>
            <w:r w:rsidRPr="00B93E39">
              <w:rPr>
                <w:rFonts w:ascii="Arial" w:hAnsi="Arial" w:cs="Arial"/>
                <w:sz w:val="20"/>
                <w:szCs w:val="20"/>
              </w:rPr>
              <w:t>AUXILIAR DE ENFERMERIA- MAÑANA / IBAGUE</w:t>
            </w:r>
            <w:r>
              <w:rPr>
                <w:sz w:val="20"/>
                <w:szCs w:val="20"/>
              </w:rPr>
              <w:t>.</w:t>
            </w:r>
          </w:p>
        </w:tc>
        <w:tc>
          <w:tcPr>
            <w:tcW w:w="3686" w:type="dxa"/>
            <w:shd w:val="clear" w:color="auto" w:fill="auto"/>
          </w:tcPr>
          <w:p w:rsidR="007C36DE" w:rsidRPr="00853140" w:rsidRDefault="00CD27CA" w:rsidP="00CF41C5">
            <w:pPr>
              <w:autoSpaceDE w:val="0"/>
              <w:autoSpaceDN w:val="0"/>
              <w:adjustRightInd w:val="0"/>
              <w:spacing w:after="0" w:line="240" w:lineRule="auto"/>
              <w:jc w:val="both"/>
              <w:rPr>
                <w:rFonts w:ascii="Arial" w:eastAsiaTheme="minorEastAsia" w:hAnsi="Arial" w:cs="Arial"/>
                <w:lang w:eastAsia="es-CO"/>
              </w:rPr>
            </w:pPr>
            <w:r w:rsidRPr="00853140">
              <w:rPr>
                <w:rFonts w:ascii="Arial" w:eastAsiaTheme="minorEastAsia" w:hAnsi="Arial" w:cs="Arial"/>
                <w:lang w:eastAsia="es-CO"/>
              </w:rPr>
              <w:t xml:space="preserve">La verificación de las evidencias de aprendizaje, reposan en la </w:t>
            </w:r>
            <w:r w:rsidR="001F1465" w:rsidRPr="00853140">
              <w:rPr>
                <w:rFonts w:ascii="Arial" w:eastAsiaTheme="minorEastAsia" w:hAnsi="Arial" w:cs="Arial"/>
                <w:lang w:eastAsia="es-CO"/>
              </w:rPr>
              <w:t>SOFIAPLUS</w:t>
            </w:r>
            <w:r w:rsidR="00FD4789" w:rsidRPr="00853140">
              <w:rPr>
                <w:rFonts w:ascii="Arial" w:eastAsiaTheme="minorEastAsia" w:hAnsi="Arial" w:cs="Arial"/>
                <w:lang w:eastAsia="es-CO"/>
              </w:rPr>
              <w:t>.</w:t>
            </w:r>
          </w:p>
          <w:p w:rsidR="00FD4789" w:rsidRPr="00853140" w:rsidRDefault="00FD4789" w:rsidP="00B93E39">
            <w:pPr>
              <w:tabs>
                <w:tab w:val="left" w:pos="1450"/>
              </w:tabs>
              <w:spacing w:line="240" w:lineRule="auto"/>
              <w:jc w:val="both"/>
              <w:rPr>
                <w:rFonts w:ascii="Arial" w:hAnsi="Arial" w:cs="Arial"/>
              </w:rPr>
            </w:pPr>
            <w:r w:rsidRPr="00853140">
              <w:rPr>
                <w:rFonts w:ascii="Arial" w:eastAsia="Times New Roman" w:hAnsi="Arial" w:cs="Arial"/>
                <w:color w:val="222222"/>
                <w:sz w:val="20"/>
                <w:szCs w:val="20"/>
                <w:lang w:eastAsia="es-MX"/>
              </w:rPr>
              <w:t xml:space="preserve">-Calificación de resultados de aprendizaje como lo relaciona la </w:t>
            </w:r>
            <w:r w:rsidR="00853140">
              <w:rPr>
                <w:rFonts w:ascii="Arial" w:eastAsia="Times New Roman" w:hAnsi="Arial" w:cs="Arial"/>
                <w:color w:val="222222"/>
                <w:sz w:val="20"/>
                <w:szCs w:val="20"/>
                <w:lang w:eastAsia="es-MX"/>
              </w:rPr>
              <w:t>ruta Sofia</w:t>
            </w:r>
            <w:r w:rsidR="00252CA6">
              <w:rPr>
                <w:rFonts w:ascii="Arial" w:eastAsia="Times New Roman" w:hAnsi="Arial" w:cs="Arial"/>
                <w:color w:val="222222"/>
                <w:sz w:val="20"/>
                <w:szCs w:val="20"/>
                <w:lang w:eastAsia="es-MX"/>
              </w:rPr>
              <w:t>p</w:t>
            </w:r>
            <w:r w:rsidRPr="00853140">
              <w:rPr>
                <w:rFonts w:ascii="Arial" w:eastAsia="Times New Roman" w:hAnsi="Arial" w:cs="Arial"/>
                <w:color w:val="222222"/>
                <w:sz w:val="20"/>
                <w:szCs w:val="20"/>
                <w:lang w:eastAsia="es-MX"/>
              </w:rPr>
              <w:t>lus</w:t>
            </w:r>
            <w:r w:rsidR="00656B66" w:rsidRPr="00853140">
              <w:rPr>
                <w:rFonts w:ascii="Arial" w:eastAsia="Times New Roman" w:hAnsi="Arial" w:cs="Arial"/>
                <w:color w:val="222222"/>
                <w:sz w:val="20"/>
                <w:szCs w:val="20"/>
                <w:lang w:eastAsia="es-MX"/>
              </w:rPr>
              <w:t>: a</w:t>
            </w:r>
            <w:r w:rsidRPr="00853140">
              <w:rPr>
                <w:rFonts w:ascii="Arial" w:eastAsia="Times New Roman" w:hAnsi="Arial" w:cs="Arial"/>
                <w:color w:val="222222"/>
                <w:sz w:val="20"/>
                <w:szCs w:val="20"/>
                <w:lang w:eastAsia="es-MX"/>
              </w:rPr>
              <w:t xml:space="preserve"> través de </w:t>
            </w:r>
            <w:r w:rsidRPr="00853140">
              <w:rPr>
                <w:rFonts w:ascii="Arial" w:hAnsi="Arial" w:cs="Arial"/>
                <w:sz w:val="20"/>
                <w:szCs w:val="20"/>
              </w:rPr>
              <w:t xml:space="preserve">Barra de herramientas: Rol Instructor, ejecución de la formación: administrar ruta de aprendizaje, Gestión de ruta; </w:t>
            </w:r>
            <w:r w:rsidR="008E658F" w:rsidRPr="00853140">
              <w:rPr>
                <w:rFonts w:ascii="Arial" w:hAnsi="Arial" w:cs="Arial"/>
                <w:sz w:val="20"/>
                <w:szCs w:val="20"/>
              </w:rPr>
              <w:t xml:space="preserve">evaluar </w:t>
            </w:r>
            <w:r w:rsidR="001F1465" w:rsidRPr="00853140">
              <w:rPr>
                <w:rFonts w:ascii="Arial" w:hAnsi="Arial" w:cs="Arial"/>
                <w:sz w:val="20"/>
                <w:szCs w:val="20"/>
              </w:rPr>
              <w:t>ruta de</w:t>
            </w:r>
            <w:r w:rsidRPr="00853140">
              <w:rPr>
                <w:rFonts w:ascii="Arial" w:hAnsi="Arial" w:cs="Arial"/>
                <w:sz w:val="20"/>
                <w:szCs w:val="20"/>
              </w:rPr>
              <w:t xml:space="preserve"> aprendizaje Juicios </w:t>
            </w:r>
            <w:r w:rsidR="001F1465" w:rsidRPr="00853140">
              <w:rPr>
                <w:rFonts w:ascii="Arial" w:hAnsi="Arial" w:cs="Arial"/>
                <w:sz w:val="20"/>
                <w:szCs w:val="20"/>
              </w:rPr>
              <w:t>evaluativos</w:t>
            </w:r>
            <w:r w:rsidR="00B93E39" w:rsidRPr="00853140">
              <w:rPr>
                <w:rFonts w:ascii="Arial" w:eastAsia="Times New Roman" w:hAnsi="Arial" w:cs="Arial"/>
                <w:color w:val="222222"/>
                <w:sz w:val="20"/>
                <w:szCs w:val="20"/>
                <w:lang w:eastAsia="es-MX"/>
              </w:rPr>
              <w:t xml:space="preserve"> de las  evidencia  de producto y desempeño  realizadas en  </w:t>
            </w:r>
            <w:r w:rsidR="00232D6C" w:rsidRPr="00853140">
              <w:rPr>
                <w:rFonts w:ascii="Arial" w:eastAsia="Times New Roman" w:hAnsi="Arial" w:cs="Arial"/>
                <w:color w:val="222222"/>
                <w:sz w:val="20"/>
                <w:szCs w:val="20"/>
                <w:lang w:eastAsia="es-MX"/>
              </w:rPr>
              <w:t>práctica  hospitalaria USI  SAN FRANSISCO.</w:t>
            </w:r>
            <w:r w:rsidR="00853140">
              <w:rPr>
                <w:rFonts w:ascii="Arial" w:eastAsia="Times New Roman" w:hAnsi="Arial" w:cs="Arial"/>
                <w:color w:val="222222"/>
                <w:sz w:val="20"/>
                <w:szCs w:val="20"/>
                <w:lang w:eastAsia="es-MX"/>
              </w:rPr>
              <w:t xml:space="preserve"> S</w:t>
            </w:r>
            <w:r w:rsidR="002D676B">
              <w:rPr>
                <w:rFonts w:ascii="Arial" w:eastAsia="Times New Roman" w:hAnsi="Arial" w:cs="Arial"/>
                <w:color w:val="222222"/>
                <w:sz w:val="20"/>
                <w:szCs w:val="20"/>
                <w:lang w:eastAsia="es-MX"/>
              </w:rPr>
              <w:t>ala  de partos</w:t>
            </w:r>
            <w:r w:rsidR="00226383" w:rsidRPr="00853140">
              <w:rPr>
                <w:rFonts w:ascii="Arial" w:eastAsia="Times New Roman" w:hAnsi="Arial" w:cs="Arial"/>
                <w:color w:val="222222"/>
                <w:sz w:val="20"/>
                <w:szCs w:val="20"/>
                <w:lang w:eastAsia="es-MX"/>
              </w:rPr>
              <w:t>.</w:t>
            </w:r>
          </w:p>
        </w:tc>
      </w:tr>
      <w:bookmarkEnd w:id="9"/>
      <w:tr w:rsidR="0064321F" w:rsidRPr="00353A87" w:rsidTr="00A736A7">
        <w:tc>
          <w:tcPr>
            <w:tcW w:w="568" w:type="dxa"/>
            <w:shd w:val="clear" w:color="auto" w:fill="auto"/>
          </w:tcPr>
          <w:p w:rsidR="0064321F" w:rsidRPr="00353A87" w:rsidRDefault="0064321F" w:rsidP="0064321F">
            <w:pPr>
              <w:pStyle w:val="Prrafodelista"/>
              <w:spacing w:after="0" w:line="240" w:lineRule="auto"/>
              <w:ind w:left="0"/>
              <w:rPr>
                <w:rFonts w:ascii="Arial" w:hAnsi="Arial" w:cs="Arial"/>
              </w:rPr>
            </w:pPr>
            <w:r w:rsidRPr="00353A87">
              <w:rPr>
                <w:rFonts w:ascii="Calibri" w:eastAsiaTheme="minorEastAsia" w:hAnsi="Calibri" w:cs="Calibri"/>
                <w:lang w:eastAsia="es-CO"/>
              </w:rPr>
              <w:t>10</w:t>
            </w:r>
            <w:r w:rsidRPr="00353A87">
              <w:rPr>
                <w:rFonts w:ascii="Arial" w:hAnsi="Arial" w:cs="Arial"/>
              </w:rPr>
              <w:t>.</w:t>
            </w:r>
          </w:p>
        </w:tc>
        <w:tc>
          <w:tcPr>
            <w:tcW w:w="2523" w:type="dxa"/>
            <w:shd w:val="clear" w:color="auto" w:fill="auto"/>
          </w:tcPr>
          <w:p w:rsidR="0064321F" w:rsidRPr="00865FF0" w:rsidRDefault="0064321F" w:rsidP="0064321F">
            <w:pPr>
              <w:autoSpaceDE w:val="0"/>
              <w:autoSpaceDN w:val="0"/>
              <w:adjustRightInd w:val="0"/>
              <w:spacing w:after="0" w:line="240" w:lineRule="auto"/>
              <w:jc w:val="both"/>
              <w:rPr>
                <w:rFonts w:ascii="Arial" w:eastAsiaTheme="minorEastAsia" w:hAnsi="Arial" w:cs="Arial"/>
                <w:lang w:eastAsia="es-CO"/>
              </w:rPr>
            </w:pPr>
            <w:r w:rsidRPr="00865FF0">
              <w:rPr>
                <w:rFonts w:ascii="Arial" w:eastAsiaTheme="minorEastAsia" w:hAnsi="Arial" w:cs="Arial"/>
                <w:lang w:eastAsia="es-CO"/>
              </w:rPr>
              <w:t>Conformar los equipos de desarrollo curricular interdisciplinarios por programa o conjunto de programas por redes tecnológicas, para garantizar integralidad en la formulación de proyectos formativos, el diseño de actividades de aprendizaje, el diseño de talleres e ítems que alimentarán los bancos de pruebas para la selección de aprendices, entre otras.</w:t>
            </w:r>
          </w:p>
        </w:tc>
        <w:tc>
          <w:tcPr>
            <w:tcW w:w="3714" w:type="dxa"/>
            <w:shd w:val="clear" w:color="auto" w:fill="auto"/>
          </w:tcPr>
          <w:p w:rsidR="0064321F" w:rsidRPr="00833D8D" w:rsidRDefault="0064321F" w:rsidP="0064321F">
            <w:pPr>
              <w:spacing w:after="0" w:line="240" w:lineRule="auto"/>
              <w:jc w:val="both"/>
              <w:rPr>
                <w:rFonts w:ascii="Arial" w:eastAsiaTheme="minorEastAsia" w:hAnsi="Arial" w:cs="Arial"/>
                <w:lang w:eastAsia="es-CO"/>
              </w:rPr>
            </w:pPr>
            <w:r w:rsidRPr="00833D8D">
              <w:rPr>
                <w:rFonts w:ascii="Arial" w:eastAsiaTheme="minorEastAsia" w:hAnsi="Arial" w:cs="Arial"/>
                <w:lang w:eastAsia="es-CO"/>
              </w:rPr>
              <w:t xml:space="preserve">Para el periodo </w:t>
            </w:r>
            <w:r w:rsidR="003E4DA5" w:rsidRPr="00833D8D">
              <w:rPr>
                <w:rFonts w:ascii="Arial" w:eastAsiaTheme="minorEastAsia" w:hAnsi="Arial" w:cs="Arial"/>
                <w:lang w:eastAsia="es-CO"/>
              </w:rPr>
              <w:t>contractual, participe</w:t>
            </w:r>
            <w:r w:rsidRPr="00833D8D">
              <w:rPr>
                <w:rFonts w:ascii="Arial" w:eastAsiaTheme="minorEastAsia" w:hAnsi="Arial" w:cs="Arial"/>
                <w:lang w:eastAsia="es-CO"/>
              </w:rPr>
              <w:t xml:space="preserve"> equipo </w:t>
            </w:r>
            <w:r w:rsidR="00527B7C" w:rsidRPr="00833D8D">
              <w:rPr>
                <w:rFonts w:ascii="Arial" w:eastAsiaTheme="minorEastAsia" w:hAnsi="Arial" w:cs="Arial"/>
                <w:lang w:eastAsia="es-CO"/>
              </w:rPr>
              <w:t xml:space="preserve">como  gerente de proyectos  en la programación de </w:t>
            </w:r>
            <w:r w:rsidR="00F91473" w:rsidRPr="00833D8D">
              <w:rPr>
                <w:rFonts w:ascii="Arial" w:hAnsi="Arial" w:cs="Arial"/>
              </w:rPr>
              <w:t xml:space="preserve">equipos de desarrollo </w:t>
            </w:r>
            <w:r w:rsidR="00372706" w:rsidRPr="00833D8D">
              <w:rPr>
                <w:rFonts w:ascii="Arial" w:hAnsi="Arial" w:cs="Arial"/>
              </w:rPr>
              <w:t>curricular</w:t>
            </w:r>
            <w:r w:rsidRPr="00833D8D">
              <w:rPr>
                <w:rFonts w:ascii="Arial" w:eastAsiaTheme="minorEastAsia" w:hAnsi="Arial" w:cs="Arial"/>
                <w:lang w:eastAsia="es-CO"/>
              </w:rPr>
              <w:t>.</w:t>
            </w:r>
          </w:p>
          <w:p w:rsidR="003E4DA5" w:rsidRPr="00833D8D" w:rsidRDefault="003E4DA5" w:rsidP="003E4DA5">
            <w:pPr>
              <w:spacing w:after="0"/>
              <w:jc w:val="both"/>
              <w:rPr>
                <w:rFonts w:ascii="Arial" w:hAnsi="Arial" w:cs="Arial"/>
                <w:bCs/>
              </w:rPr>
            </w:pPr>
          </w:p>
          <w:p w:rsidR="003E4DA5" w:rsidRPr="00833D8D" w:rsidRDefault="003E4DA5" w:rsidP="003E4DA5">
            <w:pPr>
              <w:spacing w:after="0" w:line="240" w:lineRule="auto"/>
              <w:jc w:val="both"/>
              <w:rPr>
                <w:rFonts w:ascii="Arial" w:hAnsi="Arial" w:cs="Arial"/>
                <w:bCs/>
              </w:rPr>
            </w:pPr>
            <w:r w:rsidRPr="00833D8D">
              <w:rPr>
                <w:rFonts w:ascii="Arial" w:hAnsi="Arial" w:cs="Arial"/>
                <w:bCs/>
              </w:rPr>
              <w:t>FORMACIO</w:t>
            </w:r>
            <w:r w:rsidR="001C6199" w:rsidRPr="00833D8D">
              <w:rPr>
                <w:rFonts w:ascii="Arial" w:hAnsi="Arial" w:cs="Arial"/>
                <w:bCs/>
              </w:rPr>
              <w:t>N</w:t>
            </w:r>
            <w:r w:rsidRPr="00833D8D">
              <w:rPr>
                <w:rFonts w:ascii="Arial" w:hAnsi="Arial" w:cs="Arial"/>
                <w:bCs/>
              </w:rPr>
              <w:t xml:space="preserve"> TITULADA FICHAS </w:t>
            </w:r>
          </w:p>
          <w:p w:rsidR="000300C5" w:rsidRPr="00833D8D" w:rsidRDefault="000300C5" w:rsidP="00A7393D">
            <w:pPr>
              <w:spacing w:after="0" w:line="240" w:lineRule="auto"/>
              <w:jc w:val="both"/>
              <w:rPr>
                <w:rFonts w:ascii="Arial" w:hAnsi="Arial" w:cs="Arial"/>
                <w:bCs/>
                <w:sz w:val="20"/>
                <w:szCs w:val="20"/>
              </w:rPr>
            </w:pPr>
            <w:r w:rsidRPr="00833D8D">
              <w:rPr>
                <w:rFonts w:ascii="Arial" w:hAnsi="Arial" w:cs="Arial"/>
                <w:bCs/>
                <w:sz w:val="20"/>
                <w:szCs w:val="20"/>
              </w:rPr>
              <w:t xml:space="preserve">2922045 TECNOLOGO  GESTION  ADMON EN EL  SECTOR SALUD </w:t>
            </w:r>
          </w:p>
          <w:p w:rsidR="000300C5" w:rsidRPr="00833D8D" w:rsidRDefault="000300C5" w:rsidP="00A7393D">
            <w:pPr>
              <w:spacing w:after="0" w:line="240" w:lineRule="auto"/>
              <w:jc w:val="both"/>
              <w:rPr>
                <w:rFonts w:ascii="Arial" w:hAnsi="Arial" w:cs="Arial"/>
                <w:bCs/>
                <w:sz w:val="20"/>
                <w:szCs w:val="20"/>
              </w:rPr>
            </w:pPr>
          </w:p>
          <w:p w:rsidR="0064321F" w:rsidRPr="00833D8D" w:rsidRDefault="000300C5" w:rsidP="00A7393D">
            <w:pPr>
              <w:spacing w:after="0" w:line="240" w:lineRule="auto"/>
              <w:jc w:val="both"/>
              <w:rPr>
                <w:rFonts w:ascii="Arial" w:hAnsi="Arial" w:cs="Arial"/>
                <w:sz w:val="20"/>
                <w:szCs w:val="20"/>
              </w:rPr>
            </w:pPr>
            <w:r w:rsidRPr="00833D8D">
              <w:rPr>
                <w:rFonts w:ascii="Arial" w:hAnsi="Arial" w:cs="Arial"/>
                <w:bCs/>
                <w:sz w:val="20"/>
                <w:szCs w:val="20"/>
              </w:rPr>
              <w:t>2994202</w:t>
            </w:r>
            <w:r w:rsidR="00A7393D" w:rsidRPr="00833D8D">
              <w:rPr>
                <w:rFonts w:ascii="Arial" w:hAnsi="Arial" w:cs="Arial"/>
                <w:bCs/>
                <w:sz w:val="20"/>
                <w:szCs w:val="20"/>
              </w:rPr>
              <w:t xml:space="preserve"> </w:t>
            </w:r>
            <w:r w:rsidR="00A7393D" w:rsidRPr="00833D8D">
              <w:rPr>
                <w:rFonts w:ascii="Arial" w:hAnsi="Arial" w:cs="Arial"/>
                <w:sz w:val="20"/>
                <w:szCs w:val="20"/>
              </w:rPr>
              <w:t>AUXILIAR DE ENFERMERIA-  IBAGUE</w:t>
            </w:r>
          </w:p>
          <w:p w:rsidR="00372706" w:rsidRPr="00833D8D" w:rsidRDefault="00372706" w:rsidP="00A7393D">
            <w:pPr>
              <w:spacing w:after="0" w:line="240" w:lineRule="auto"/>
              <w:jc w:val="both"/>
              <w:rPr>
                <w:rFonts w:ascii="Arial" w:hAnsi="Arial" w:cs="Arial"/>
                <w:sz w:val="20"/>
                <w:szCs w:val="20"/>
              </w:rPr>
            </w:pPr>
          </w:p>
          <w:p w:rsidR="00372706" w:rsidRPr="00833D8D" w:rsidRDefault="00372706" w:rsidP="00A7393D">
            <w:pPr>
              <w:spacing w:after="0" w:line="240" w:lineRule="auto"/>
              <w:jc w:val="both"/>
              <w:rPr>
                <w:rFonts w:ascii="Arial" w:hAnsi="Arial" w:cs="Arial"/>
                <w:sz w:val="20"/>
                <w:szCs w:val="20"/>
              </w:rPr>
            </w:pPr>
          </w:p>
          <w:p w:rsidR="00372706" w:rsidRPr="00833D8D" w:rsidRDefault="00372706" w:rsidP="00A7393D">
            <w:pPr>
              <w:spacing w:after="0" w:line="240" w:lineRule="auto"/>
              <w:jc w:val="both"/>
              <w:rPr>
                <w:rFonts w:ascii="Arial" w:hAnsi="Arial" w:cs="Arial"/>
                <w:sz w:val="20"/>
                <w:szCs w:val="20"/>
              </w:rPr>
            </w:pPr>
          </w:p>
          <w:p w:rsidR="00372706" w:rsidRPr="00833D8D" w:rsidRDefault="00372706" w:rsidP="00A7393D">
            <w:pPr>
              <w:spacing w:after="0" w:line="240" w:lineRule="auto"/>
              <w:jc w:val="both"/>
              <w:rPr>
                <w:rFonts w:ascii="Arial" w:hAnsi="Arial" w:cs="Arial"/>
              </w:rPr>
            </w:pPr>
            <w:r w:rsidRPr="00833D8D">
              <w:rPr>
                <w:rFonts w:ascii="Arial" w:hAnsi="Arial" w:cs="Arial"/>
                <w:sz w:val="20"/>
                <w:szCs w:val="20"/>
              </w:rPr>
              <w:t xml:space="preserve">-Asociada  a  la  ficha </w:t>
            </w:r>
          </w:p>
          <w:p w:rsidR="00372706" w:rsidRPr="00833D8D" w:rsidRDefault="00372706" w:rsidP="00372706">
            <w:pPr>
              <w:pStyle w:val="Default"/>
              <w:jc w:val="both"/>
              <w:rPr>
                <w:rFonts w:ascii="Arial" w:hAnsi="Arial" w:cs="Arial"/>
              </w:rPr>
            </w:pPr>
            <w:r w:rsidRPr="00833D8D">
              <w:rPr>
                <w:rFonts w:ascii="Arial" w:hAnsi="Arial" w:cs="Arial"/>
                <w:bCs/>
                <w:sz w:val="22"/>
                <w:szCs w:val="22"/>
              </w:rPr>
              <w:t xml:space="preserve">2877365 </w:t>
            </w:r>
            <w:r w:rsidRPr="00833D8D">
              <w:rPr>
                <w:rFonts w:ascii="Arial" w:hAnsi="Arial" w:cs="Arial"/>
                <w:sz w:val="22"/>
                <w:szCs w:val="22"/>
              </w:rPr>
              <w:t xml:space="preserve">TECNICO DE ENFERMERA IBAGUE </w:t>
            </w:r>
          </w:p>
          <w:p w:rsidR="00372706" w:rsidRPr="00833D8D" w:rsidRDefault="00372706" w:rsidP="00A7393D">
            <w:pPr>
              <w:spacing w:after="0" w:line="240" w:lineRule="auto"/>
              <w:jc w:val="both"/>
              <w:rPr>
                <w:rFonts w:ascii="Arial" w:hAnsi="Arial" w:cs="Arial"/>
              </w:rPr>
            </w:pPr>
          </w:p>
        </w:tc>
        <w:tc>
          <w:tcPr>
            <w:tcW w:w="3686" w:type="dxa"/>
            <w:shd w:val="clear" w:color="auto" w:fill="auto"/>
          </w:tcPr>
          <w:p w:rsidR="0064321F" w:rsidRPr="00833D8D" w:rsidRDefault="0064321F" w:rsidP="0064321F">
            <w:pPr>
              <w:autoSpaceDE w:val="0"/>
              <w:autoSpaceDN w:val="0"/>
              <w:adjustRightInd w:val="0"/>
              <w:spacing w:after="0" w:line="240" w:lineRule="auto"/>
              <w:jc w:val="both"/>
              <w:rPr>
                <w:rFonts w:ascii="Arial" w:eastAsiaTheme="minorEastAsia" w:hAnsi="Arial" w:cs="Arial"/>
                <w:lang w:eastAsia="es-CO"/>
              </w:rPr>
            </w:pPr>
            <w:r w:rsidRPr="00833D8D">
              <w:rPr>
                <w:rFonts w:ascii="Arial" w:eastAsiaTheme="minorEastAsia" w:hAnsi="Arial" w:cs="Arial"/>
                <w:lang w:eastAsia="es-CO"/>
              </w:rPr>
              <w:t>S</w:t>
            </w:r>
            <w:r w:rsidR="00493AB0" w:rsidRPr="00833D8D">
              <w:rPr>
                <w:rFonts w:ascii="Arial" w:eastAsiaTheme="minorEastAsia" w:hAnsi="Arial" w:cs="Arial"/>
                <w:lang w:eastAsia="es-CO"/>
              </w:rPr>
              <w:t>e</w:t>
            </w:r>
            <w:r w:rsidRPr="00833D8D">
              <w:rPr>
                <w:rFonts w:ascii="Arial" w:eastAsiaTheme="minorEastAsia" w:hAnsi="Arial" w:cs="Arial"/>
                <w:lang w:eastAsia="es-CO"/>
              </w:rPr>
              <w:t xml:space="preserve"> evidencia en este </w:t>
            </w:r>
            <w:r w:rsidR="00865FF0" w:rsidRPr="00833D8D">
              <w:rPr>
                <w:rFonts w:ascii="Arial" w:eastAsiaTheme="minorEastAsia" w:hAnsi="Arial" w:cs="Arial"/>
                <w:lang w:eastAsia="es-CO"/>
              </w:rPr>
              <w:t>periodo fui</w:t>
            </w:r>
            <w:r w:rsidR="00A7393D" w:rsidRPr="00833D8D">
              <w:rPr>
                <w:rFonts w:ascii="Arial" w:eastAsiaTheme="minorEastAsia" w:hAnsi="Arial" w:cs="Arial"/>
                <w:lang w:eastAsia="es-CO"/>
              </w:rPr>
              <w:t xml:space="preserve"> </w:t>
            </w:r>
            <w:r w:rsidR="009F34AF" w:rsidRPr="00833D8D">
              <w:rPr>
                <w:rFonts w:ascii="Arial" w:eastAsiaTheme="minorEastAsia" w:hAnsi="Arial" w:cs="Arial"/>
                <w:lang w:eastAsia="es-CO"/>
              </w:rPr>
              <w:t>asignada</w:t>
            </w:r>
            <w:r w:rsidRPr="00833D8D">
              <w:rPr>
                <w:rFonts w:ascii="Arial" w:eastAsiaTheme="minorEastAsia" w:hAnsi="Arial" w:cs="Arial"/>
                <w:lang w:eastAsia="es-CO"/>
              </w:rPr>
              <w:t xml:space="preserve"> desarrollar actividades relacionadas con esta obligación contractual.</w:t>
            </w:r>
          </w:p>
          <w:p w:rsidR="00A7393D" w:rsidRPr="00833D8D" w:rsidRDefault="003E4DA5" w:rsidP="00037579">
            <w:pPr>
              <w:autoSpaceDE w:val="0"/>
              <w:autoSpaceDN w:val="0"/>
              <w:adjustRightInd w:val="0"/>
              <w:spacing w:after="0" w:line="240" w:lineRule="auto"/>
              <w:jc w:val="both"/>
              <w:rPr>
                <w:rFonts w:ascii="Arial" w:hAnsi="Arial" w:cs="Arial"/>
                <w:shd w:val="clear" w:color="auto" w:fill="FFFFFF"/>
              </w:rPr>
            </w:pPr>
            <w:r w:rsidRPr="00833D8D">
              <w:rPr>
                <w:rFonts w:ascii="Arial" w:hAnsi="Arial" w:cs="Arial"/>
                <w:shd w:val="clear" w:color="auto" w:fill="FFFFFF"/>
              </w:rPr>
              <w:t xml:space="preserve">La planeación pedagógica </w:t>
            </w:r>
            <w:r w:rsidRPr="00833D8D">
              <w:rPr>
                <w:rFonts w:ascii="Arial" w:hAnsi="Arial" w:cs="Arial"/>
              </w:rPr>
              <w:t xml:space="preserve">formato </w:t>
            </w:r>
            <w:r w:rsidRPr="00833D8D">
              <w:rPr>
                <w:rFonts w:ascii="Arial" w:hAnsi="Arial" w:cs="Arial"/>
                <w:shd w:val="clear" w:color="auto" w:fill="FFFFFF"/>
              </w:rPr>
              <w:t xml:space="preserve">GFPI-F-134 reportada </w:t>
            </w:r>
            <w:r w:rsidR="00DA398C" w:rsidRPr="00833D8D">
              <w:rPr>
                <w:rFonts w:ascii="Arial" w:hAnsi="Arial" w:cs="Arial"/>
                <w:shd w:val="clear" w:color="auto" w:fill="FFFFFF"/>
              </w:rPr>
              <w:t>como gerente</w:t>
            </w:r>
            <w:r w:rsidRPr="00833D8D">
              <w:rPr>
                <w:rFonts w:ascii="Arial" w:hAnsi="Arial" w:cs="Arial"/>
                <w:shd w:val="clear" w:color="auto" w:fill="FFFFFF"/>
              </w:rPr>
              <w:t xml:space="preserve"> de proyecto en el aplicativo </w:t>
            </w:r>
            <w:r w:rsidR="001C6199" w:rsidRPr="00833D8D">
              <w:rPr>
                <w:rFonts w:ascii="Arial" w:hAnsi="Arial" w:cs="Arial"/>
                <w:shd w:val="clear" w:color="auto" w:fill="FFFFFF"/>
              </w:rPr>
              <w:t>SOFIAPLUS</w:t>
            </w:r>
            <w:r w:rsidRPr="00833D8D">
              <w:rPr>
                <w:rFonts w:ascii="Arial" w:hAnsi="Arial" w:cs="Arial"/>
                <w:shd w:val="clear" w:color="auto" w:fill="FFFFFF"/>
              </w:rPr>
              <w:t xml:space="preserve"> en la carpeta de Contenidos del </w:t>
            </w:r>
            <w:r w:rsidR="009F34AF" w:rsidRPr="00833D8D">
              <w:rPr>
                <w:rFonts w:ascii="Arial" w:hAnsi="Arial" w:cs="Arial"/>
                <w:shd w:val="clear" w:color="auto" w:fill="FFFFFF"/>
              </w:rPr>
              <w:t>Curso de</w:t>
            </w:r>
            <w:r w:rsidR="00493AB0" w:rsidRPr="00833D8D">
              <w:rPr>
                <w:rFonts w:ascii="Arial" w:hAnsi="Arial" w:cs="Arial"/>
                <w:shd w:val="clear" w:color="auto" w:fill="FFFFFF"/>
              </w:rPr>
              <w:t xml:space="preserve"> las </w:t>
            </w:r>
            <w:r w:rsidR="009F34AF" w:rsidRPr="00833D8D">
              <w:rPr>
                <w:rFonts w:ascii="Arial" w:hAnsi="Arial" w:cs="Arial"/>
                <w:shd w:val="clear" w:color="auto" w:fill="FFFFFF"/>
              </w:rPr>
              <w:t xml:space="preserve">tituladas </w:t>
            </w:r>
            <w:r w:rsidR="001C6199" w:rsidRPr="00833D8D">
              <w:rPr>
                <w:rFonts w:ascii="Arial" w:hAnsi="Arial" w:cs="Arial"/>
                <w:shd w:val="clear" w:color="auto" w:fill="FFFFFF"/>
              </w:rPr>
              <w:t>asignadas, cuales</w:t>
            </w:r>
            <w:r w:rsidRPr="00833D8D">
              <w:rPr>
                <w:rFonts w:ascii="Arial" w:hAnsi="Arial" w:cs="Arial"/>
                <w:shd w:val="clear" w:color="auto" w:fill="FFFFFF"/>
              </w:rPr>
              <w:t xml:space="preserve"> se </w:t>
            </w:r>
            <w:r w:rsidR="00865FF0" w:rsidRPr="00833D8D">
              <w:rPr>
                <w:rFonts w:ascii="Arial" w:hAnsi="Arial" w:cs="Arial"/>
                <w:shd w:val="clear" w:color="auto" w:fill="FFFFFF"/>
              </w:rPr>
              <w:t>adjuntan</w:t>
            </w:r>
            <w:r w:rsidRPr="00833D8D">
              <w:rPr>
                <w:rFonts w:ascii="Arial" w:hAnsi="Arial" w:cs="Arial"/>
                <w:shd w:val="clear" w:color="auto" w:fill="FFFFFF"/>
              </w:rPr>
              <w:t xml:space="preserve"> en esta cuenta de cobro</w:t>
            </w:r>
            <w:r w:rsidR="00A7393D" w:rsidRPr="00833D8D">
              <w:rPr>
                <w:rFonts w:ascii="Arial" w:hAnsi="Arial" w:cs="Arial"/>
                <w:shd w:val="clear" w:color="auto" w:fill="FFFFFF"/>
              </w:rPr>
              <w:t>.</w:t>
            </w:r>
          </w:p>
          <w:p w:rsidR="00A7393D" w:rsidRPr="00833D8D" w:rsidRDefault="00A7393D" w:rsidP="00A7393D">
            <w:pPr>
              <w:autoSpaceDE w:val="0"/>
              <w:autoSpaceDN w:val="0"/>
              <w:adjustRightInd w:val="0"/>
              <w:spacing w:after="0" w:line="240" w:lineRule="auto"/>
              <w:jc w:val="both"/>
              <w:rPr>
                <w:rFonts w:ascii="Arial" w:hAnsi="Arial" w:cs="Arial"/>
                <w:shd w:val="clear" w:color="auto" w:fill="FFFFFF"/>
              </w:rPr>
            </w:pPr>
            <w:r w:rsidRPr="00833D8D">
              <w:rPr>
                <w:rFonts w:ascii="Arial" w:hAnsi="Arial" w:cs="Arial"/>
                <w:shd w:val="clear" w:color="auto" w:fill="FFFFFF"/>
              </w:rPr>
              <w:t xml:space="preserve">-Verificación Planeación  en la plataforma https://www.senaplanner.com/login </w:t>
            </w:r>
          </w:p>
        </w:tc>
      </w:tr>
      <w:tr w:rsidR="0064321F" w:rsidRPr="00353A87" w:rsidTr="00070875">
        <w:trPr>
          <w:trHeight w:val="1121"/>
        </w:trPr>
        <w:tc>
          <w:tcPr>
            <w:tcW w:w="568" w:type="dxa"/>
            <w:shd w:val="clear" w:color="auto" w:fill="auto"/>
          </w:tcPr>
          <w:p w:rsidR="0064321F" w:rsidRPr="00353A87" w:rsidRDefault="0064321F" w:rsidP="0064321F">
            <w:pPr>
              <w:spacing w:after="0" w:line="240" w:lineRule="auto"/>
              <w:rPr>
                <w:rFonts w:ascii="Arial" w:hAnsi="Arial" w:cs="Arial"/>
              </w:rPr>
            </w:pPr>
            <w:r w:rsidRPr="00353A87">
              <w:rPr>
                <w:rFonts w:eastAsiaTheme="minorEastAsia" w:cs="Calibri"/>
                <w:lang w:eastAsia="es-CO"/>
              </w:rPr>
              <w:t>11</w:t>
            </w:r>
            <w:r w:rsidRPr="00353A87">
              <w:rPr>
                <w:rFonts w:ascii="Arial" w:hAnsi="Arial" w:cs="Arial"/>
              </w:rPr>
              <w:t>.</w:t>
            </w:r>
          </w:p>
        </w:tc>
        <w:tc>
          <w:tcPr>
            <w:tcW w:w="2523" w:type="dxa"/>
            <w:shd w:val="clear" w:color="auto" w:fill="auto"/>
          </w:tcPr>
          <w:p w:rsidR="0064321F" w:rsidRPr="00D07FA5" w:rsidRDefault="0064321F" w:rsidP="0064321F">
            <w:pPr>
              <w:autoSpaceDE w:val="0"/>
              <w:autoSpaceDN w:val="0"/>
              <w:adjustRightInd w:val="0"/>
              <w:spacing w:after="0" w:line="240" w:lineRule="auto"/>
              <w:jc w:val="both"/>
              <w:rPr>
                <w:rFonts w:ascii="Arial" w:eastAsiaTheme="minorEastAsia" w:hAnsi="Arial" w:cs="Arial"/>
                <w:lang w:eastAsia="es-CO"/>
              </w:rPr>
            </w:pPr>
            <w:r w:rsidRPr="00D07FA5">
              <w:rPr>
                <w:rFonts w:ascii="Arial" w:eastAsiaTheme="minorEastAsia" w:hAnsi="Arial" w:cs="Arial"/>
                <w:lang w:eastAsia="es-CO"/>
              </w:rPr>
              <w:t xml:space="preserve">Participar en la programación y ejecución del proceso de inducción de aprendices y el conocimiento de aprendizajes previos siempre y cuando cumpla con el objeto </w:t>
            </w:r>
            <w:r w:rsidRPr="00D07FA5">
              <w:rPr>
                <w:rFonts w:ascii="Arial" w:eastAsiaTheme="minorEastAsia" w:hAnsi="Arial" w:cs="Arial"/>
                <w:lang w:eastAsia="es-CO"/>
              </w:rPr>
              <w:lastRenderedPageBreak/>
              <w:t>contractual de ejecutar acciones de formación.</w:t>
            </w:r>
          </w:p>
        </w:tc>
        <w:tc>
          <w:tcPr>
            <w:tcW w:w="3714" w:type="dxa"/>
            <w:shd w:val="clear" w:color="auto" w:fill="auto"/>
          </w:tcPr>
          <w:p w:rsidR="00D07FA5" w:rsidRPr="00D07FA5" w:rsidRDefault="008140CD" w:rsidP="008140CD">
            <w:pPr>
              <w:spacing w:after="0" w:line="240" w:lineRule="auto"/>
              <w:jc w:val="both"/>
              <w:rPr>
                <w:rFonts w:ascii="Arial" w:hAnsi="Arial" w:cs="Arial"/>
                <w:color w:val="000000" w:themeColor="text1"/>
              </w:rPr>
            </w:pPr>
            <w:r w:rsidRPr="00D07FA5">
              <w:rPr>
                <w:rFonts w:ascii="Arial" w:hAnsi="Arial" w:cs="Arial"/>
                <w:color w:val="000000" w:themeColor="text1"/>
              </w:rPr>
              <w:lastRenderedPageBreak/>
              <w:t>En el perio</w:t>
            </w:r>
            <w:r w:rsidR="00A83B18">
              <w:rPr>
                <w:rFonts w:ascii="Arial" w:hAnsi="Arial" w:cs="Arial"/>
                <w:color w:val="000000" w:themeColor="text1"/>
              </w:rPr>
              <w:t>do contractual se resocializo</w:t>
            </w:r>
            <w:r w:rsidRPr="00D07FA5">
              <w:rPr>
                <w:rFonts w:ascii="Arial" w:hAnsi="Arial" w:cs="Arial"/>
                <w:color w:val="000000" w:themeColor="text1"/>
              </w:rPr>
              <w:t xml:space="preserve"> los diferentes conocimientos en senología recordándole los compromisos que tienen al recibir formación con el SENA, como cumplimiento de las actividades y las faltas al reglamento a los aprendices </w:t>
            </w:r>
            <w:r w:rsidR="00091534">
              <w:rPr>
                <w:rFonts w:ascii="Arial" w:hAnsi="Arial" w:cs="Arial"/>
                <w:color w:val="000000" w:themeColor="text1"/>
              </w:rPr>
              <w:t xml:space="preserve">de </w:t>
            </w:r>
            <w:r w:rsidRPr="00D07FA5">
              <w:rPr>
                <w:rFonts w:ascii="Arial" w:hAnsi="Arial" w:cs="Arial"/>
                <w:color w:val="000000" w:themeColor="text1"/>
              </w:rPr>
              <w:t xml:space="preserve">la </w:t>
            </w:r>
          </w:p>
          <w:p w:rsidR="00A83B18" w:rsidRDefault="00DA398C" w:rsidP="00091534">
            <w:pPr>
              <w:spacing w:after="0"/>
              <w:rPr>
                <w:rFonts w:ascii="Arial" w:hAnsi="Arial" w:cs="Arial"/>
                <w:b/>
                <w:bCs/>
              </w:rPr>
            </w:pPr>
            <w:r w:rsidRPr="00DA398C">
              <w:rPr>
                <w:rFonts w:ascii="Arial" w:hAnsi="Arial" w:cs="Arial"/>
                <w:b/>
                <w:bCs/>
              </w:rPr>
              <w:lastRenderedPageBreak/>
              <w:t>FORMACION</w:t>
            </w:r>
            <w:r w:rsidR="00091534">
              <w:rPr>
                <w:rFonts w:ascii="Arial" w:hAnsi="Arial" w:cs="Arial"/>
                <w:b/>
                <w:bCs/>
              </w:rPr>
              <w:t xml:space="preserve"> TITULADA</w:t>
            </w:r>
            <w:r w:rsidR="00A83B18">
              <w:rPr>
                <w:rFonts w:ascii="Arial" w:hAnsi="Arial" w:cs="Arial"/>
                <w:b/>
                <w:bCs/>
              </w:rPr>
              <w:t xml:space="preserve">:  ficha </w:t>
            </w:r>
          </w:p>
          <w:p w:rsidR="0064321F" w:rsidRPr="00D07FA5" w:rsidRDefault="00A83B18" w:rsidP="00070875">
            <w:pPr>
              <w:pStyle w:val="Default"/>
              <w:rPr>
                <w:rFonts w:ascii="Arial" w:hAnsi="Arial" w:cs="Arial"/>
                <w:b/>
                <w:bCs/>
              </w:rPr>
            </w:pPr>
            <w:r w:rsidRPr="00A83B18">
              <w:rPr>
                <w:rFonts w:ascii="Arial" w:hAnsi="Arial" w:cs="Arial"/>
                <w:b/>
                <w:bCs/>
                <w:sz w:val="22"/>
                <w:szCs w:val="22"/>
              </w:rPr>
              <w:t xml:space="preserve">2877365 </w:t>
            </w:r>
            <w:r w:rsidRPr="00A83B18">
              <w:rPr>
                <w:rFonts w:ascii="Arial" w:hAnsi="Arial" w:cs="Arial"/>
                <w:sz w:val="22"/>
                <w:szCs w:val="22"/>
              </w:rPr>
              <w:t xml:space="preserve">TECNICO DE ENFERMERA </w:t>
            </w:r>
            <w:r w:rsidR="00D34D46" w:rsidRPr="00A83B18">
              <w:rPr>
                <w:rFonts w:ascii="Arial" w:hAnsi="Arial" w:cs="Arial"/>
                <w:sz w:val="22"/>
                <w:szCs w:val="22"/>
              </w:rPr>
              <w:t>IBAGUE, practica</w:t>
            </w:r>
            <w:r w:rsidR="00D21489">
              <w:rPr>
                <w:rFonts w:ascii="Arial" w:hAnsi="Arial" w:cs="Arial"/>
                <w:sz w:val="22"/>
                <w:szCs w:val="22"/>
              </w:rPr>
              <w:t xml:space="preserve">  hospitalaria.</w:t>
            </w:r>
          </w:p>
        </w:tc>
        <w:tc>
          <w:tcPr>
            <w:tcW w:w="3686" w:type="dxa"/>
            <w:shd w:val="clear" w:color="auto" w:fill="auto"/>
          </w:tcPr>
          <w:p w:rsidR="0064321F" w:rsidRPr="00D07FA5" w:rsidRDefault="00956953" w:rsidP="0064321F">
            <w:pPr>
              <w:autoSpaceDE w:val="0"/>
              <w:autoSpaceDN w:val="0"/>
              <w:adjustRightInd w:val="0"/>
              <w:spacing w:after="0" w:line="240" w:lineRule="auto"/>
              <w:jc w:val="both"/>
              <w:rPr>
                <w:rFonts w:ascii="Arial" w:eastAsiaTheme="minorEastAsia" w:hAnsi="Arial" w:cs="Arial"/>
                <w:lang w:eastAsia="es-CO"/>
              </w:rPr>
            </w:pPr>
            <w:bookmarkStart w:id="10" w:name="_Hlk96549148"/>
            <w:r w:rsidRPr="00D07FA5">
              <w:rPr>
                <w:rFonts w:ascii="Arial" w:eastAsiaTheme="minorEastAsia" w:hAnsi="Arial" w:cs="Arial"/>
                <w:lang w:eastAsia="es-CO"/>
              </w:rPr>
              <w:lastRenderedPageBreak/>
              <w:t>-</w:t>
            </w:r>
            <w:r w:rsidR="0064321F" w:rsidRPr="00D07FA5">
              <w:rPr>
                <w:rFonts w:ascii="Arial" w:eastAsiaTheme="minorEastAsia" w:hAnsi="Arial" w:cs="Arial"/>
                <w:lang w:eastAsia="es-CO"/>
              </w:rPr>
              <w:t xml:space="preserve">El </w:t>
            </w:r>
            <w:r w:rsidR="00993EC4">
              <w:rPr>
                <w:rFonts w:ascii="Arial" w:eastAsiaTheme="minorEastAsia" w:hAnsi="Arial" w:cs="Arial"/>
                <w:lang w:eastAsia="es-CO"/>
              </w:rPr>
              <w:t>realizo  un</w:t>
            </w:r>
            <w:r w:rsidR="000300C5">
              <w:rPr>
                <w:rFonts w:ascii="Arial" w:eastAsiaTheme="minorEastAsia" w:hAnsi="Arial" w:cs="Arial"/>
                <w:lang w:eastAsia="es-CO"/>
              </w:rPr>
              <w:t xml:space="preserve"> </w:t>
            </w:r>
            <w:r w:rsidR="0064321F" w:rsidRPr="00D07FA5">
              <w:rPr>
                <w:rFonts w:ascii="Arial" w:eastAsiaTheme="minorEastAsia" w:hAnsi="Arial" w:cs="Arial"/>
                <w:lang w:eastAsia="es-CO"/>
              </w:rPr>
              <w:t xml:space="preserve">refuerzo del Reglamento Aprendiz Sena </w:t>
            </w:r>
            <w:r w:rsidRPr="00D07FA5">
              <w:rPr>
                <w:rFonts w:ascii="Arial" w:eastAsiaTheme="minorEastAsia" w:hAnsi="Arial" w:cs="Arial"/>
                <w:lang w:eastAsia="es-CO"/>
              </w:rPr>
              <w:t>se evidenciar</w:t>
            </w:r>
            <w:r w:rsidR="0064321F" w:rsidRPr="00D07FA5">
              <w:rPr>
                <w:rFonts w:ascii="Arial" w:eastAsiaTheme="minorEastAsia" w:hAnsi="Arial" w:cs="Arial"/>
                <w:lang w:eastAsia="es-CO"/>
              </w:rPr>
              <w:t xml:space="preserve"> en</w:t>
            </w:r>
            <w:r w:rsidR="000300C5">
              <w:rPr>
                <w:rFonts w:ascii="Arial" w:eastAsiaTheme="minorEastAsia" w:hAnsi="Arial" w:cs="Arial"/>
                <w:lang w:eastAsia="es-CO"/>
              </w:rPr>
              <w:t xml:space="preserve"> </w:t>
            </w:r>
            <w:r w:rsidR="003462DC">
              <w:rPr>
                <w:rFonts w:ascii="Arial" w:eastAsiaTheme="minorEastAsia" w:hAnsi="Arial" w:cs="Arial"/>
                <w:lang w:eastAsia="es-CO"/>
              </w:rPr>
              <w:t xml:space="preserve">compromiso </w:t>
            </w:r>
            <w:r w:rsidR="00F37397">
              <w:rPr>
                <w:rFonts w:ascii="Arial" w:eastAsiaTheme="minorEastAsia" w:hAnsi="Arial" w:cs="Arial"/>
                <w:lang w:eastAsia="es-CO"/>
              </w:rPr>
              <w:t>frente a</w:t>
            </w:r>
            <w:r w:rsidR="008A2078">
              <w:rPr>
                <w:rFonts w:ascii="Arial" w:eastAsiaTheme="minorEastAsia" w:hAnsi="Arial" w:cs="Arial"/>
                <w:lang w:eastAsia="es-CO"/>
              </w:rPr>
              <w:t xml:space="preserve"> la formación </w:t>
            </w:r>
            <w:r w:rsidR="00A83B18">
              <w:rPr>
                <w:rFonts w:ascii="Arial" w:eastAsiaTheme="minorEastAsia" w:hAnsi="Arial" w:cs="Arial"/>
                <w:lang w:eastAsia="es-CO"/>
              </w:rPr>
              <w:t>titulada</w:t>
            </w:r>
            <w:r w:rsidR="00F37397">
              <w:rPr>
                <w:rFonts w:ascii="Arial" w:eastAsiaTheme="minorEastAsia" w:hAnsi="Arial" w:cs="Arial"/>
                <w:lang w:eastAsia="es-CO"/>
              </w:rPr>
              <w:t>, en</w:t>
            </w:r>
            <w:r w:rsidR="00DC41D1">
              <w:rPr>
                <w:rFonts w:ascii="Arial" w:eastAsiaTheme="minorEastAsia" w:hAnsi="Arial" w:cs="Arial"/>
                <w:lang w:eastAsia="es-CO"/>
              </w:rPr>
              <w:t xml:space="preserve"> el proceso de inscripción de cada uno de los </w:t>
            </w:r>
            <w:r w:rsidR="00F37397">
              <w:rPr>
                <w:rFonts w:ascii="Arial" w:eastAsiaTheme="minorEastAsia" w:hAnsi="Arial" w:cs="Arial"/>
                <w:lang w:eastAsia="es-CO"/>
              </w:rPr>
              <w:t xml:space="preserve">aprendices </w:t>
            </w:r>
            <w:r w:rsidR="00993EC4">
              <w:rPr>
                <w:rFonts w:ascii="Arial" w:eastAsiaTheme="minorEastAsia" w:hAnsi="Arial" w:cs="Arial"/>
                <w:lang w:eastAsia="es-CO"/>
              </w:rPr>
              <w:t>de</w:t>
            </w:r>
            <w:r w:rsidR="00F37397">
              <w:rPr>
                <w:rFonts w:ascii="Arial" w:eastAsiaTheme="minorEastAsia" w:hAnsi="Arial" w:cs="Arial"/>
                <w:lang w:eastAsia="es-CO"/>
              </w:rPr>
              <w:t xml:space="preserve"> la</w:t>
            </w:r>
            <w:r w:rsidR="00DC41D1">
              <w:rPr>
                <w:rFonts w:ascii="Arial" w:eastAsiaTheme="minorEastAsia" w:hAnsi="Arial" w:cs="Arial"/>
                <w:lang w:eastAsia="es-CO"/>
              </w:rPr>
              <w:t xml:space="preserve"> formación. </w:t>
            </w:r>
          </w:p>
          <w:bookmarkEnd w:id="10"/>
          <w:p w:rsidR="0064321F" w:rsidRPr="00DC41D1" w:rsidRDefault="0064321F" w:rsidP="00DC41D1">
            <w:pPr>
              <w:autoSpaceDE w:val="0"/>
              <w:autoSpaceDN w:val="0"/>
              <w:adjustRightInd w:val="0"/>
              <w:spacing w:after="0" w:line="240" w:lineRule="auto"/>
              <w:jc w:val="both"/>
              <w:rPr>
                <w:rFonts w:ascii="Arial" w:eastAsiaTheme="minorEastAsia" w:hAnsi="Arial" w:cs="Arial"/>
                <w:lang w:eastAsia="es-CO"/>
              </w:rPr>
            </w:pPr>
          </w:p>
        </w:tc>
      </w:tr>
      <w:tr w:rsidR="0064321F" w:rsidRPr="00353A87" w:rsidTr="00B94B3C">
        <w:trPr>
          <w:trHeight w:val="7926"/>
        </w:trPr>
        <w:tc>
          <w:tcPr>
            <w:tcW w:w="568" w:type="dxa"/>
            <w:shd w:val="clear" w:color="auto" w:fill="auto"/>
          </w:tcPr>
          <w:p w:rsidR="0064321F" w:rsidRPr="00353A87" w:rsidRDefault="0064321F" w:rsidP="0064321F">
            <w:pPr>
              <w:spacing w:after="0" w:line="240" w:lineRule="auto"/>
              <w:rPr>
                <w:rFonts w:ascii="Arial" w:hAnsi="Arial" w:cs="Arial"/>
              </w:rPr>
            </w:pPr>
            <w:r w:rsidRPr="00353A87">
              <w:rPr>
                <w:rFonts w:eastAsiaTheme="minorEastAsia" w:cs="Calibri"/>
                <w:lang w:eastAsia="es-CO"/>
              </w:rPr>
              <w:lastRenderedPageBreak/>
              <w:t>12</w:t>
            </w:r>
            <w:r w:rsidRPr="00353A87">
              <w:rPr>
                <w:rFonts w:ascii="Arial" w:hAnsi="Arial" w:cs="Arial"/>
              </w:rPr>
              <w:t>.</w:t>
            </w:r>
          </w:p>
        </w:tc>
        <w:tc>
          <w:tcPr>
            <w:tcW w:w="2523" w:type="dxa"/>
            <w:shd w:val="clear" w:color="auto" w:fill="auto"/>
          </w:tcPr>
          <w:p w:rsidR="0064321F" w:rsidRPr="000D2ADB" w:rsidRDefault="0064321F" w:rsidP="0064321F">
            <w:pPr>
              <w:autoSpaceDE w:val="0"/>
              <w:autoSpaceDN w:val="0"/>
              <w:adjustRightInd w:val="0"/>
              <w:spacing w:after="0" w:line="240" w:lineRule="auto"/>
              <w:jc w:val="both"/>
              <w:rPr>
                <w:rFonts w:ascii="Arial" w:eastAsiaTheme="minorEastAsia" w:hAnsi="Arial" w:cs="Arial"/>
                <w:lang w:eastAsia="es-CO"/>
              </w:rPr>
            </w:pPr>
            <w:r w:rsidRPr="000D2ADB">
              <w:rPr>
                <w:rFonts w:ascii="Arial" w:eastAsiaTheme="minorEastAsia" w:hAnsi="Arial" w:cs="Arial"/>
                <w:lang w:eastAsia="es-CO"/>
              </w:rPr>
              <w:t>Reportar en el sistema Sofía Plus en un plazo máximo de tres (3) días, todas las actividades que de acuerdo con los procesos que son de su responsabilidad, garantizando la calidad de la información y su coherencia con el proceso formativo, tales como: - Registro de los juicios evaluativos. - Creación de rutas y asociación de aprendices. - Registro de juicios evaluativos del reconocimiento de aprendizajes previos. - Comunicar al Coordinador Académico oportunamente anomalías, inconsistencias, novedades de aprendices y hallazgos en el registro de la información.</w:t>
            </w:r>
          </w:p>
        </w:tc>
        <w:tc>
          <w:tcPr>
            <w:tcW w:w="3714" w:type="dxa"/>
            <w:shd w:val="clear" w:color="auto" w:fill="auto"/>
          </w:tcPr>
          <w:p w:rsidR="003462DC" w:rsidRDefault="00922DFD" w:rsidP="00016BFB">
            <w:pPr>
              <w:spacing w:line="240" w:lineRule="auto"/>
              <w:jc w:val="both"/>
              <w:rPr>
                <w:rFonts w:ascii="Arial" w:hAnsi="Arial" w:cs="Arial"/>
              </w:rPr>
            </w:pPr>
            <w:r w:rsidRPr="000D2ADB">
              <w:rPr>
                <w:rFonts w:ascii="Arial" w:hAnsi="Arial" w:cs="Arial"/>
              </w:rPr>
              <w:t xml:space="preserve">Durante el </w:t>
            </w:r>
            <w:r w:rsidR="008202B8" w:rsidRPr="000D2ADB">
              <w:rPr>
                <w:rFonts w:ascii="Arial" w:hAnsi="Arial" w:cs="Arial"/>
              </w:rPr>
              <w:t>mes se</w:t>
            </w:r>
            <w:r w:rsidR="00016BFB">
              <w:rPr>
                <w:rFonts w:ascii="Arial" w:hAnsi="Arial" w:cs="Arial"/>
              </w:rPr>
              <w:t xml:space="preserve"> verifica</w:t>
            </w:r>
            <w:r w:rsidRPr="000D2ADB">
              <w:rPr>
                <w:rFonts w:ascii="Arial" w:hAnsi="Arial" w:cs="Arial"/>
              </w:rPr>
              <w:t xml:space="preserve"> en el sistema Sofía Plus juicios evaluativos de la formación.</w:t>
            </w:r>
          </w:p>
          <w:p w:rsidR="009836A6" w:rsidRDefault="009836A6" w:rsidP="00016BFB">
            <w:pPr>
              <w:spacing w:line="240" w:lineRule="auto"/>
              <w:jc w:val="both"/>
              <w:rPr>
                <w:rFonts w:ascii="Arial" w:hAnsi="Arial" w:cs="Arial"/>
              </w:rPr>
            </w:pPr>
          </w:p>
          <w:p w:rsidR="009836A6" w:rsidRDefault="009836A6" w:rsidP="00016BFB">
            <w:pPr>
              <w:spacing w:line="240" w:lineRule="auto"/>
              <w:jc w:val="both"/>
              <w:rPr>
                <w:rFonts w:ascii="Arial" w:hAnsi="Arial" w:cs="Arial"/>
              </w:rPr>
            </w:pPr>
          </w:p>
          <w:p w:rsidR="009836A6" w:rsidRDefault="009836A6" w:rsidP="00016BFB">
            <w:pPr>
              <w:spacing w:line="240" w:lineRule="auto"/>
              <w:jc w:val="both"/>
              <w:rPr>
                <w:rFonts w:ascii="Arial" w:hAnsi="Arial" w:cs="Arial"/>
              </w:rPr>
            </w:pPr>
          </w:p>
          <w:p w:rsidR="009836A6" w:rsidRPr="00016BFB" w:rsidRDefault="009836A6" w:rsidP="00016BFB">
            <w:pPr>
              <w:spacing w:line="240" w:lineRule="auto"/>
              <w:jc w:val="both"/>
              <w:rPr>
                <w:rFonts w:ascii="Arial" w:hAnsi="Arial" w:cs="Arial"/>
              </w:rPr>
            </w:pPr>
          </w:p>
          <w:p w:rsidR="007543F1" w:rsidRDefault="007543F1" w:rsidP="007543F1">
            <w:pPr>
              <w:spacing w:after="0" w:line="240" w:lineRule="auto"/>
              <w:jc w:val="both"/>
              <w:rPr>
                <w:rFonts w:ascii="Arial" w:hAnsi="Arial" w:cs="Arial"/>
                <w:b/>
                <w:bCs/>
              </w:rPr>
            </w:pPr>
            <w:r>
              <w:rPr>
                <w:rFonts w:ascii="Arial" w:hAnsi="Arial" w:cs="Arial"/>
              </w:rPr>
              <w:t>-Gestionar como gerente de</w:t>
            </w:r>
            <w:r w:rsidR="000132D6">
              <w:rPr>
                <w:rFonts w:ascii="Arial" w:hAnsi="Arial" w:cs="Arial"/>
                <w:b/>
                <w:bCs/>
              </w:rPr>
              <w:t>, requerimiento</w:t>
            </w:r>
            <w:r w:rsidR="00016BFB">
              <w:rPr>
                <w:rFonts w:ascii="Arial" w:hAnsi="Arial" w:cs="Arial"/>
                <w:b/>
                <w:bCs/>
              </w:rPr>
              <w:t xml:space="preserve"> </w:t>
            </w:r>
            <w:r w:rsidR="008825DF" w:rsidRPr="0060258F">
              <w:rPr>
                <w:rFonts w:ascii="Arial" w:hAnsi="Arial" w:cs="Arial"/>
              </w:rPr>
              <w:t>solicitados por</w:t>
            </w:r>
            <w:r w:rsidR="0060258F" w:rsidRPr="0060258F">
              <w:rPr>
                <w:rFonts w:ascii="Arial" w:hAnsi="Arial" w:cs="Arial"/>
              </w:rPr>
              <w:t xml:space="preserve"> la coordinación académica</w:t>
            </w:r>
            <w:r w:rsidR="0060258F">
              <w:rPr>
                <w:rFonts w:ascii="Arial" w:hAnsi="Arial" w:cs="Arial"/>
              </w:rPr>
              <w:t>.</w:t>
            </w:r>
          </w:p>
          <w:p w:rsidR="0064321F" w:rsidRPr="000D2ADB" w:rsidRDefault="0064321F" w:rsidP="001A622A">
            <w:pPr>
              <w:spacing w:line="240" w:lineRule="auto"/>
              <w:jc w:val="both"/>
              <w:rPr>
                <w:rFonts w:ascii="Arial" w:hAnsi="Arial" w:cs="Arial"/>
              </w:rPr>
            </w:pPr>
          </w:p>
        </w:tc>
        <w:tc>
          <w:tcPr>
            <w:tcW w:w="3686" w:type="dxa"/>
            <w:shd w:val="clear" w:color="auto" w:fill="auto"/>
          </w:tcPr>
          <w:p w:rsidR="003462DC" w:rsidRDefault="001F1AA7" w:rsidP="00922DFD">
            <w:pPr>
              <w:pStyle w:val="Sinespaciado"/>
              <w:jc w:val="both"/>
              <w:rPr>
                <w:rFonts w:ascii="Arial" w:hAnsi="Arial" w:cs="Arial"/>
              </w:rPr>
            </w:pPr>
            <w:r>
              <w:rPr>
                <w:rFonts w:ascii="Arial" w:hAnsi="Arial" w:cs="Arial"/>
                <w:color w:val="000000" w:themeColor="text1"/>
              </w:rPr>
              <w:t>-</w:t>
            </w:r>
            <w:r w:rsidR="00922DFD" w:rsidRPr="002874F3">
              <w:rPr>
                <w:rFonts w:ascii="Arial" w:hAnsi="Arial" w:cs="Arial"/>
                <w:color w:val="000000" w:themeColor="text1"/>
              </w:rPr>
              <w:t xml:space="preserve">Se puede evidenciar en la plataforma Sena </w:t>
            </w:r>
            <w:r w:rsidR="002874F3" w:rsidRPr="002874F3">
              <w:rPr>
                <w:rFonts w:ascii="Arial" w:hAnsi="Arial" w:cs="Arial"/>
                <w:color w:val="000000" w:themeColor="text1"/>
              </w:rPr>
              <w:t>Sofia plus</w:t>
            </w:r>
            <w:r w:rsidR="00922DFD" w:rsidRPr="002874F3">
              <w:rPr>
                <w:rFonts w:ascii="Arial" w:hAnsi="Arial" w:cs="Arial"/>
                <w:color w:val="000000" w:themeColor="text1"/>
              </w:rPr>
              <w:t>-</w:t>
            </w:r>
            <w:r w:rsidR="00147C3A">
              <w:rPr>
                <w:rFonts w:ascii="Arial" w:hAnsi="Arial" w:cs="Arial"/>
                <w:color w:val="000000" w:themeColor="text1"/>
              </w:rPr>
              <w:t xml:space="preserve"> </w:t>
            </w:r>
            <w:r w:rsidR="00F82BA3">
              <w:rPr>
                <w:rFonts w:ascii="Arial" w:hAnsi="Arial" w:cs="Arial"/>
                <w:color w:val="000000" w:themeColor="text1"/>
              </w:rPr>
              <w:t xml:space="preserve">los </w:t>
            </w:r>
            <w:r w:rsidR="00147C3A">
              <w:rPr>
                <w:rFonts w:ascii="Arial" w:hAnsi="Arial" w:cs="Arial"/>
                <w:color w:val="000000" w:themeColor="text1"/>
              </w:rPr>
              <w:t xml:space="preserve"> </w:t>
            </w:r>
            <w:r w:rsidR="00922DFD" w:rsidRPr="002874F3">
              <w:rPr>
                <w:rFonts w:ascii="Arial" w:hAnsi="Arial" w:cs="Arial"/>
                <w:color w:val="000000" w:themeColor="text1"/>
              </w:rPr>
              <w:t xml:space="preserve">juicios </w:t>
            </w:r>
            <w:r w:rsidR="008202B8" w:rsidRPr="002874F3">
              <w:rPr>
                <w:rFonts w:ascii="Arial" w:hAnsi="Arial" w:cs="Arial"/>
                <w:color w:val="000000" w:themeColor="text1"/>
              </w:rPr>
              <w:t xml:space="preserve">evaluativos </w:t>
            </w:r>
            <w:r w:rsidR="008202B8" w:rsidRPr="002874F3">
              <w:rPr>
                <w:rFonts w:ascii="Arial" w:hAnsi="Arial" w:cs="Arial"/>
              </w:rPr>
              <w:t>se</w:t>
            </w:r>
            <w:r w:rsidR="002874F3" w:rsidRPr="002874F3">
              <w:rPr>
                <w:rFonts w:ascii="Arial" w:hAnsi="Arial" w:cs="Arial"/>
              </w:rPr>
              <w:t xml:space="preserve"> encuentran en la pestaña de centro de calificaciones del aplicativo </w:t>
            </w:r>
            <w:r w:rsidR="007543F1">
              <w:rPr>
                <w:rFonts w:ascii="Arial" w:hAnsi="Arial" w:cs="Arial"/>
              </w:rPr>
              <w:t xml:space="preserve">sofiaplus </w:t>
            </w:r>
            <w:r w:rsidR="007543F1" w:rsidRPr="002874F3">
              <w:rPr>
                <w:rFonts w:ascii="Arial" w:hAnsi="Arial" w:cs="Arial"/>
              </w:rPr>
              <w:t>para</w:t>
            </w:r>
            <w:r w:rsidR="002874F3" w:rsidRPr="002874F3">
              <w:rPr>
                <w:rFonts w:ascii="Arial" w:hAnsi="Arial" w:cs="Arial"/>
              </w:rPr>
              <w:t xml:space="preserve"> cada uno de los aprendices</w:t>
            </w:r>
            <w:r w:rsidR="00016BFB">
              <w:rPr>
                <w:rFonts w:ascii="Arial" w:hAnsi="Arial" w:cs="Arial"/>
              </w:rPr>
              <w:t xml:space="preserve"> </w:t>
            </w:r>
            <w:r w:rsidR="007543F1">
              <w:rPr>
                <w:rFonts w:ascii="Arial" w:hAnsi="Arial" w:cs="Arial"/>
              </w:rPr>
              <w:t>inscritos a formación como</w:t>
            </w:r>
            <w:r w:rsidR="00147C3A">
              <w:rPr>
                <w:rFonts w:ascii="Arial" w:hAnsi="Arial" w:cs="Arial"/>
              </w:rPr>
              <w:t xml:space="preserve"> lo relaciona </w:t>
            </w:r>
            <w:r w:rsidR="007543F1">
              <w:rPr>
                <w:rFonts w:ascii="Arial" w:hAnsi="Arial" w:cs="Arial"/>
              </w:rPr>
              <w:t>la formación</w:t>
            </w:r>
            <w:r w:rsidR="00016BFB">
              <w:rPr>
                <w:rFonts w:ascii="Arial" w:hAnsi="Arial" w:cs="Arial"/>
              </w:rPr>
              <w:t xml:space="preserve"> </w:t>
            </w:r>
            <w:r w:rsidR="00F82BA3">
              <w:rPr>
                <w:rFonts w:ascii="Arial" w:hAnsi="Arial" w:cs="Arial"/>
              </w:rPr>
              <w:t xml:space="preserve">con los  instructores asociados  a  las  fichas </w:t>
            </w:r>
            <w:r w:rsidR="007543F1">
              <w:rPr>
                <w:rFonts w:ascii="Arial" w:hAnsi="Arial" w:cs="Arial"/>
              </w:rPr>
              <w:t>.</w:t>
            </w:r>
          </w:p>
          <w:p w:rsidR="00F82BA3" w:rsidRDefault="00F82BA3" w:rsidP="00922DFD">
            <w:pPr>
              <w:pStyle w:val="Sinespaciado"/>
              <w:jc w:val="both"/>
              <w:rPr>
                <w:rFonts w:ascii="Arial" w:hAnsi="Arial" w:cs="Arial"/>
              </w:rPr>
            </w:pPr>
          </w:p>
          <w:p w:rsidR="006811CD" w:rsidRPr="00F82BA3" w:rsidRDefault="00F82BA3" w:rsidP="006811CD">
            <w:pPr>
              <w:pStyle w:val="Sinespaciado"/>
              <w:jc w:val="both"/>
              <w:rPr>
                <w:rFonts w:ascii="Arial" w:hAnsi="Arial" w:cs="Arial"/>
              </w:rPr>
            </w:pPr>
            <w:r>
              <w:rPr>
                <w:rFonts w:ascii="Arial" w:hAnsi="Arial" w:cs="Arial"/>
              </w:rPr>
              <w:t>-Como parte  de los procesos</w:t>
            </w:r>
            <w:r w:rsidR="006811CD">
              <w:rPr>
                <w:rFonts w:ascii="Arial" w:hAnsi="Arial" w:cs="Arial"/>
              </w:rPr>
              <w:t xml:space="preserve"> de  seguimiento se realizo  comité de  de  evaluación para  analizar  el  aplazamiento de   la formación.</w:t>
            </w:r>
          </w:p>
          <w:p w:rsidR="00F82BA3" w:rsidRPr="002874F3" w:rsidRDefault="00F82BA3" w:rsidP="00922DFD">
            <w:pPr>
              <w:pStyle w:val="Sinespaciado"/>
              <w:jc w:val="both"/>
              <w:rPr>
                <w:rFonts w:ascii="Arial" w:hAnsi="Arial" w:cs="Arial"/>
              </w:rPr>
            </w:pPr>
            <w:r w:rsidRPr="00F82BA3">
              <w:rPr>
                <w:rFonts w:ascii="Arial" w:hAnsi="Arial" w:cs="Arial"/>
              </w:rPr>
              <w:t>.</w:t>
            </w:r>
          </w:p>
          <w:p w:rsidR="003462DC" w:rsidRDefault="003462DC" w:rsidP="00922DFD">
            <w:pPr>
              <w:pStyle w:val="Sinespaciado"/>
              <w:jc w:val="both"/>
              <w:rPr>
                <w:rFonts w:ascii="Arial" w:hAnsi="Arial" w:cs="Arial"/>
                <w:sz w:val="20"/>
                <w:szCs w:val="20"/>
              </w:rPr>
            </w:pPr>
          </w:p>
          <w:p w:rsidR="009F5AA6" w:rsidRDefault="003462DC" w:rsidP="00C870B7">
            <w:pPr>
              <w:autoSpaceDE w:val="0"/>
              <w:autoSpaceDN w:val="0"/>
              <w:adjustRightInd w:val="0"/>
              <w:spacing w:after="0" w:line="240" w:lineRule="auto"/>
              <w:jc w:val="both"/>
              <w:rPr>
                <w:rFonts w:ascii="Arial" w:eastAsiaTheme="minorEastAsia" w:hAnsi="Arial" w:cs="Arial"/>
                <w:lang w:eastAsia="es-CO"/>
              </w:rPr>
            </w:pPr>
            <w:r w:rsidRPr="00DE2F8D">
              <w:rPr>
                <w:rFonts w:ascii="Arial" w:hAnsi="Arial" w:cs="Arial"/>
                <w:b/>
                <w:bCs/>
              </w:rPr>
              <w:t>-</w:t>
            </w:r>
            <w:r w:rsidR="008B06DD">
              <w:rPr>
                <w:rFonts w:ascii="Arial" w:eastAsiaTheme="minorEastAsia" w:hAnsi="Arial" w:cs="Arial"/>
                <w:lang w:eastAsia="es-CO"/>
              </w:rPr>
              <w:t>E</w:t>
            </w:r>
            <w:r w:rsidR="0075567B">
              <w:rPr>
                <w:rFonts w:ascii="Arial" w:eastAsiaTheme="minorEastAsia" w:hAnsi="Arial" w:cs="Arial"/>
                <w:lang w:eastAsia="es-CO"/>
              </w:rPr>
              <w:t>nvió</w:t>
            </w:r>
            <w:r w:rsidR="00016BFB">
              <w:rPr>
                <w:rFonts w:ascii="Arial" w:eastAsiaTheme="minorEastAsia" w:hAnsi="Arial" w:cs="Arial"/>
                <w:lang w:eastAsia="es-CO"/>
              </w:rPr>
              <w:t xml:space="preserve"> </w:t>
            </w:r>
            <w:r w:rsidR="008B06DD" w:rsidRPr="008B06DD">
              <w:rPr>
                <w:rFonts w:ascii="Arial" w:hAnsi="Arial" w:cs="Arial"/>
              </w:rPr>
              <w:t>formato</w:t>
            </w:r>
            <w:r w:rsidR="00016BFB">
              <w:rPr>
                <w:rFonts w:ascii="Arial" w:hAnsi="Arial" w:cs="Arial"/>
              </w:rPr>
              <w:t xml:space="preserve"> </w:t>
            </w:r>
            <w:r w:rsidR="006811CD">
              <w:rPr>
                <w:rFonts w:ascii="Arial" w:eastAsiaTheme="minorEastAsia" w:hAnsi="Arial" w:cs="Arial"/>
                <w:lang w:eastAsia="es-CO"/>
              </w:rPr>
              <w:t>de</w:t>
            </w:r>
            <w:r w:rsidR="006811CD" w:rsidRPr="006811CD">
              <w:rPr>
                <w:rFonts w:ascii="Arial" w:eastAsiaTheme="minorEastAsia" w:hAnsi="Arial" w:cs="Arial"/>
                <w:lang w:eastAsia="es-CO"/>
              </w:rPr>
              <w:t xml:space="preserve"> GOR-F-084</w:t>
            </w:r>
            <w:r w:rsidR="006811CD">
              <w:rPr>
                <w:rFonts w:ascii="Arial" w:eastAsiaTheme="minorEastAsia" w:hAnsi="Arial" w:cs="Arial"/>
                <w:lang w:eastAsia="es-CO"/>
              </w:rPr>
              <w:t xml:space="preserve"> </w:t>
            </w:r>
            <w:r w:rsidR="006811CD" w:rsidRPr="006811CD">
              <w:rPr>
                <w:rFonts w:ascii="Arial" w:eastAsiaTheme="minorEastAsia" w:hAnsi="Arial" w:cs="Arial"/>
                <w:lang w:eastAsia="es-CO"/>
              </w:rPr>
              <w:t>Formato</w:t>
            </w:r>
            <w:r w:rsidR="006811CD">
              <w:rPr>
                <w:rFonts w:ascii="Arial" w:eastAsiaTheme="minorEastAsia" w:hAnsi="Arial" w:cs="Arial"/>
                <w:lang w:eastAsia="es-CO"/>
              </w:rPr>
              <w:t xml:space="preserve"> </w:t>
            </w:r>
            <w:r w:rsidR="006811CD" w:rsidRPr="006811CD">
              <w:rPr>
                <w:rFonts w:ascii="Arial" w:eastAsiaTheme="minorEastAsia" w:hAnsi="Arial" w:cs="Arial"/>
                <w:lang w:eastAsia="es-CO"/>
              </w:rPr>
              <w:t>de</w:t>
            </w:r>
            <w:r w:rsidR="006811CD">
              <w:rPr>
                <w:rFonts w:ascii="Arial" w:eastAsiaTheme="minorEastAsia" w:hAnsi="Arial" w:cs="Arial"/>
                <w:lang w:eastAsia="es-CO"/>
              </w:rPr>
              <w:t xml:space="preserve"> </w:t>
            </w:r>
            <w:r w:rsidR="006811CD" w:rsidRPr="006811CD">
              <w:rPr>
                <w:rFonts w:ascii="Arial" w:eastAsiaTheme="minorEastAsia" w:hAnsi="Arial" w:cs="Arial"/>
                <w:lang w:eastAsia="es-CO"/>
              </w:rPr>
              <w:t>Acta</w:t>
            </w:r>
            <w:r w:rsidR="006811CD">
              <w:rPr>
                <w:rFonts w:ascii="Arial" w:eastAsiaTheme="minorEastAsia" w:hAnsi="Arial" w:cs="Arial"/>
                <w:lang w:eastAsia="es-CO"/>
              </w:rPr>
              <w:t xml:space="preserve"> </w:t>
            </w:r>
            <w:r w:rsidR="006811CD" w:rsidRPr="006811CD">
              <w:rPr>
                <w:rFonts w:ascii="Arial" w:eastAsiaTheme="minorEastAsia" w:hAnsi="Arial" w:cs="Arial"/>
                <w:lang w:eastAsia="es-CO"/>
              </w:rPr>
              <w:t>V02 COMITE 2922045</w:t>
            </w:r>
            <w:r w:rsidR="006811CD">
              <w:rPr>
                <w:rFonts w:ascii="Arial" w:eastAsiaTheme="minorEastAsia" w:hAnsi="Arial" w:cs="Arial"/>
                <w:lang w:eastAsia="es-CO"/>
              </w:rPr>
              <w:t xml:space="preserve"> </w:t>
            </w:r>
            <w:r w:rsidR="0075567B">
              <w:rPr>
                <w:rFonts w:ascii="Arial" w:eastAsiaTheme="minorEastAsia" w:hAnsi="Arial" w:cs="Arial"/>
                <w:lang w:eastAsia="es-CO"/>
              </w:rPr>
              <w:t xml:space="preserve">notificación </w:t>
            </w:r>
            <w:r w:rsidR="0075567B" w:rsidRPr="008A3F8F">
              <w:rPr>
                <w:rFonts w:ascii="Arial" w:eastAsiaTheme="minorEastAsia" w:hAnsi="Arial" w:cs="Arial"/>
                <w:lang w:eastAsia="es-CO"/>
              </w:rPr>
              <w:t>novedad</w:t>
            </w:r>
            <w:r w:rsidR="00016BFB">
              <w:rPr>
                <w:rFonts w:ascii="Arial" w:eastAsiaTheme="minorEastAsia" w:hAnsi="Arial" w:cs="Arial"/>
                <w:lang w:eastAsia="es-CO"/>
              </w:rPr>
              <w:t xml:space="preserve"> </w:t>
            </w:r>
            <w:r w:rsidR="0075567B" w:rsidRPr="008A3F8F">
              <w:rPr>
                <w:rFonts w:ascii="Arial" w:eastAsiaTheme="minorEastAsia" w:hAnsi="Arial" w:cs="Arial"/>
                <w:lang w:eastAsia="es-CO"/>
              </w:rPr>
              <w:t>es</w:t>
            </w:r>
            <w:r w:rsidR="00016BFB">
              <w:rPr>
                <w:rFonts w:ascii="Arial" w:eastAsiaTheme="minorEastAsia" w:hAnsi="Arial" w:cs="Arial"/>
                <w:lang w:eastAsia="es-CO"/>
              </w:rPr>
              <w:t xml:space="preserve"> </w:t>
            </w:r>
            <w:r w:rsidR="0075567B" w:rsidRPr="008A3F8F">
              <w:rPr>
                <w:rFonts w:ascii="Arial" w:eastAsiaTheme="minorEastAsia" w:hAnsi="Arial" w:cs="Arial"/>
                <w:lang w:eastAsia="es-CO"/>
              </w:rPr>
              <w:t>ambi</w:t>
            </w:r>
            <w:r w:rsidR="00016BFB">
              <w:rPr>
                <w:rFonts w:ascii="Arial" w:eastAsiaTheme="minorEastAsia" w:hAnsi="Arial" w:cs="Arial"/>
                <w:lang w:eastAsia="es-CO"/>
              </w:rPr>
              <w:t xml:space="preserve">ente </w:t>
            </w:r>
            <w:r w:rsidR="0075567B">
              <w:rPr>
                <w:rFonts w:ascii="Arial" w:eastAsiaTheme="minorEastAsia" w:hAnsi="Arial" w:cs="Arial"/>
                <w:lang w:eastAsia="es-CO"/>
              </w:rPr>
              <w:t>a</w:t>
            </w:r>
            <w:r w:rsidR="00016BFB">
              <w:rPr>
                <w:rFonts w:ascii="Arial" w:eastAsiaTheme="minorEastAsia" w:hAnsi="Arial" w:cs="Arial"/>
                <w:lang w:eastAsia="es-CO"/>
              </w:rPr>
              <w:t xml:space="preserve"> la</w:t>
            </w:r>
            <w:r w:rsidR="0075567B">
              <w:rPr>
                <w:rFonts w:ascii="Arial" w:eastAsiaTheme="minorEastAsia" w:hAnsi="Arial" w:cs="Arial"/>
                <w:lang w:eastAsia="es-CO"/>
              </w:rPr>
              <w:t xml:space="preserve"> coordinación académica.</w:t>
            </w:r>
          </w:p>
          <w:p w:rsidR="0075567B" w:rsidRPr="00E97968" w:rsidRDefault="0075567B" w:rsidP="0075567B">
            <w:pPr>
              <w:spacing w:after="0" w:line="240" w:lineRule="auto"/>
              <w:jc w:val="both"/>
              <w:rPr>
                <w:rFonts w:ascii="Arial" w:hAnsi="Arial" w:cs="Arial"/>
              </w:rPr>
            </w:pPr>
          </w:p>
          <w:p w:rsidR="009F5AA6" w:rsidRPr="007543F1" w:rsidRDefault="009F5AA6" w:rsidP="007543F1">
            <w:pPr>
              <w:rPr>
                <w:rFonts w:eastAsiaTheme="minorEastAsia" w:cs="Calibri"/>
                <w:lang w:eastAsia="es-CO"/>
              </w:rPr>
            </w:pPr>
          </w:p>
          <w:p w:rsidR="0064321F" w:rsidRPr="00353A87" w:rsidRDefault="0064321F" w:rsidP="003462DC">
            <w:pPr>
              <w:spacing w:after="0" w:line="240" w:lineRule="auto"/>
              <w:jc w:val="both"/>
              <w:rPr>
                <w:rFonts w:eastAsiaTheme="minorEastAsia" w:cs="Calibri"/>
                <w:lang w:eastAsia="es-CO"/>
              </w:rPr>
            </w:pPr>
          </w:p>
        </w:tc>
      </w:tr>
      <w:tr w:rsidR="008C2D21" w:rsidRPr="00353A87" w:rsidTr="00BA11A0">
        <w:trPr>
          <w:trHeight w:val="554"/>
        </w:trPr>
        <w:tc>
          <w:tcPr>
            <w:tcW w:w="568" w:type="dxa"/>
            <w:shd w:val="clear" w:color="auto" w:fill="auto"/>
          </w:tcPr>
          <w:p w:rsidR="008C2D21" w:rsidRPr="00E9516C" w:rsidRDefault="008C2D21" w:rsidP="008C2D21">
            <w:pPr>
              <w:spacing w:after="0" w:line="240" w:lineRule="auto"/>
              <w:rPr>
                <w:rFonts w:ascii="Arial" w:hAnsi="Arial" w:cs="Arial"/>
              </w:rPr>
            </w:pPr>
            <w:r w:rsidRPr="00E9516C">
              <w:rPr>
                <w:rFonts w:ascii="Arial" w:eastAsiaTheme="minorEastAsia" w:hAnsi="Arial" w:cs="Arial"/>
                <w:lang w:eastAsia="es-CO"/>
              </w:rPr>
              <w:t>13</w:t>
            </w:r>
            <w:r w:rsidRPr="00E9516C">
              <w:rPr>
                <w:rFonts w:ascii="Arial" w:hAnsi="Arial" w:cs="Arial"/>
              </w:rPr>
              <w:t>.</w:t>
            </w:r>
          </w:p>
        </w:tc>
        <w:tc>
          <w:tcPr>
            <w:tcW w:w="2523" w:type="dxa"/>
            <w:shd w:val="clear" w:color="auto" w:fill="auto"/>
          </w:tcPr>
          <w:p w:rsidR="008C2D21" w:rsidRPr="00E9516C" w:rsidRDefault="008C2D21" w:rsidP="008C2D21">
            <w:pPr>
              <w:autoSpaceDE w:val="0"/>
              <w:autoSpaceDN w:val="0"/>
              <w:adjustRightInd w:val="0"/>
              <w:spacing w:after="0" w:line="240" w:lineRule="auto"/>
              <w:jc w:val="both"/>
              <w:rPr>
                <w:rFonts w:ascii="Arial" w:eastAsiaTheme="minorEastAsia" w:hAnsi="Arial" w:cs="Arial"/>
                <w:lang w:eastAsia="es-CO"/>
              </w:rPr>
            </w:pPr>
            <w:r w:rsidRPr="00E9516C">
              <w:rPr>
                <w:rFonts w:ascii="Arial" w:eastAsiaTheme="minorEastAsia" w:hAnsi="Arial" w:cs="Arial"/>
                <w:lang w:eastAsia="es-CO"/>
              </w:rPr>
              <w:t>Diseñar, actualizar y fortalecimiento del banco de actividades de los programas de formación.</w:t>
            </w:r>
          </w:p>
        </w:tc>
        <w:tc>
          <w:tcPr>
            <w:tcW w:w="3714" w:type="dxa"/>
            <w:shd w:val="clear" w:color="auto" w:fill="auto"/>
          </w:tcPr>
          <w:p w:rsidR="008C2D21" w:rsidRPr="00E9516C" w:rsidRDefault="00CE6E60" w:rsidP="000357D1">
            <w:pPr>
              <w:jc w:val="both"/>
              <w:rPr>
                <w:rFonts w:ascii="Arial" w:hAnsi="Arial" w:cs="Arial"/>
                <w:color w:val="000000" w:themeColor="text1"/>
              </w:rPr>
            </w:pPr>
            <w:r w:rsidRPr="00E9516C">
              <w:rPr>
                <w:rFonts w:ascii="Arial" w:hAnsi="Arial" w:cs="Arial"/>
                <w:color w:val="000000" w:themeColor="text1"/>
              </w:rPr>
              <w:t xml:space="preserve">En el </w:t>
            </w:r>
            <w:r w:rsidR="00DB25F6" w:rsidRPr="00E9516C">
              <w:rPr>
                <w:rFonts w:ascii="Arial" w:hAnsi="Arial" w:cs="Arial"/>
                <w:color w:val="000000" w:themeColor="text1"/>
              </w:rPr>
              <w:t>periodo se</w:t>
            </w:r>
            <w:r w:rsidRPr="00E9516C">
              <w:rPr>
                <w:rFonts w:ascii="Arial" w:hAnsi="Arial" w:cs="Arial"/>
                <w:color w:val="000000" w:themeColor="text1"/>
              </w:rPr>
              <w:t xml:space="preserve"> seleccionaron materiales de aprendizaje y se</w:t>
            </w:r>
            <w:r w:rsidR="00FA2377">
              <w:rPr>
                <w:rFonts w:ascii="Arial" w:hAnsi="Arial" w:cs="Arial"/>
                <w:color w:val="000000" w:themeColor="text1"/>
              </w:rPr>
              <w:t xml:space="preserve"> </w:t>
            </w:r>
            <w:r w:rsidR="006049BF" w:rsidRPr="00E9516C">
              <w:rPr>
                <w:rFonts w:ascii="Arial" w:eastAsiaTheme="minorEastAsia" w:hAnsi="Arial" w:cs="Arial"/>
                <w:lang w:eastAsia="es-CO"/>
              </w:rPr>
              <w:t>re</w:t>
            </w:r>
            <w:r w:rsidRPr="00E9516C">
              <w:rPr>
                <w:rFonts w:ascii="Arial" w:eastAsiaTheme="minorEastAsia" w:hAnsi="Arial" w:cs="Arial"/>
                <w:lang w:eastAsia="es-CO"/>
              </w:rPr>
              <w:t>diseñ</w:t>
            </w:r>
            <w:r w:rsidR="006049BF" w:rsidRPr="00E9516C">
              <w:rPr>
                <w:rFonts w:ascii="Arial" w:eastAsiaTheme="minorEastAsia" w:hAnsi="Arial" w:cs="Arial"/>
                <w:lang w:eastAsia="es-CO"/>
              </w:rPr>
              <w:t>o</w:t>
            </w:r>
            <w:r w:rsidRPr="00E9516C">
              <w:rPr>
                <w:rFonts w:ascii="Arial" w:eastAsiaTheme="minorEastAsia" w:hAnsi="Arial" w:cs="Arial"/>
                <w:lang w:eastAsia="es-CO"/>
              </w:rPr>
              <w:t xml:space="preserve"> y/o actualiz</w:t>
            </w:r>
            <w:r w:rsidR="006049BF" w:rsidRPr="00E9516C">
              <w:rPr>
                <w:rFonts w:ascii="Arial" w:eastAsiaTheme="minorEastAsia" w:hAnsi="Arial" w:cs="Arial"/>
                <w:lang w:eastAsia="es-CO"/>
              </w:rPr>
              <w:t xml:space="preserve">o </w:t>
            </w:r>
            <w:r w:rsidRPr="00E9516C">
              <w:rPr>
                <w:rFonts w:ascii="Arial" w:eastAsiaTheme="minorEastAsia" w:hAnsi="Arial" w:cs="Arial"/>
                <w:lang w:eastAsia="es-CO"/>
              </w:rPr>
              <w:t xml:space="preserve">las guías de </w:t>
            </w:r>
            <w:r w:rsidR="006049BF" w:rsidRPr="00E9516C">
              <w:rPr>
                <w:rFonts w:ascii="Arial" w:eastAsiaTheme="minorEastAsia" w:hAnsi="Arial" w:cs="Arial"/>
                <w:lang w:eastAsia="es-CO"/>
              </w:rPr>
              <w:t xml:space="preserve">aprendizaje </w:t>
            </w:r>
            <w:r w:rsidR="000357D1" w:rsidRPr="00E9516C">
              <w:rPr>
                <w:rFonts w:ascii="Arial" w:eastAsiaTheme="minorEastAsia" w:hAnsi="Arial" w:cs="Arial"/>
                <w:lang w:eastAsia="es-CO"/>
              </w:rPr>
              <w:t>según las</w:t>
            </w:r>
            <w:r w:rsidRPr="00E9516C">
              <w:rPr>
                <w:rFonts w:ascii="Arial" w:eastAsiaTheme="minorEastAsia" w:hAnsi="Arial" w:cs="Arial"/>
                <w:lang w:eastAsia="es-CO"/>
              </w:rPr>
              <w:t xml:space="preserve"> actividades programadas</w:t>
            </w:r>
            <w:r w:rsidR="00FA2377">
              <w:rPr>
                <w:rFonts w:ascii="Arial" w:eastAsiaTheme="minorEastAsia" w:hAnsi="Arial" w:cs="Arial"/>
                <w:lang w:eastAsia="es-CO"/>
              </w:rPr>
              <w:t xml:space="preserve"> </w:t>
            </w:r>
            <w:r w:rsidR="006049BF" w:rsidRPr="00E9516C">
              <w:rPr>
                <w:rFonts w:ascii="Arial" w:hAnsi="Arial" w:cs="Arial"/>
                <w:color w:val="000000" w:themeColor="text1"/>
              </w:rPr>
              <w:t xml:space="preserve">y </w:t>
            </w:r>
            <w:r w:rsidRPr="00E9516C">
              <w:rPr>
                <w:rFonts w:ascii="Arial" w:hAnsi="Arial" w:cs="Arial"/>
                <w:color w:val="000000" w:themeColor="text1"/>
              </w:rPr>
              <w:t>actualiza</w:t>
            </w:r>
            <w:r w:rsidR="006049BF" w:rsidRPr="00E9516C">
              <w:rPr>
                <w:rFonts w:ascii="Arial" w:hAnsi="Arial" w:cs="Arial"/>
                <w:color w:val="000000" w:themeColor="text1"/>
              </w:rPr>
              <w:t>ciones</w:t>
            </w:r>
            <w:r w:rsidRPr="00E9516C">
              <w:rPr>
                <w:rFonts w:ascii="Arial" w:hAnsi="Arial" w:cs="Arial"/>
                <w:color w:val="000000" w:themeColor="text1"/>
              </w:rPr>
              <w:t xml:space="preserve"> según las normas </w:t>
            </w:r>
            <w:r w:rsidR="006049BF" w:rsidRPr="00E9516C">
              <w:rPr>
                <w:rFonts w:ascii="Arial" w:hAnsi="Arial" w:cs="Arial"/>
                <w:color w:val="000000" w:themeColor="text1"/>
              </w:rPr>
              <w:t>n</w:t>
            </w:r>
            <w:r w:rsidRPr="00E9516C">
              <w:rPr>
                <w:rFonts w:ascii="Arial" w:hAnsi="Arial" w:cs="Arial"/>
                <w:color w:val="000000" w:themeColor="text1"/>
              </w:rPr>
              <w:t>acionales</w:t>
            </w:r>
            <w:r w:rsidR="003A574A">
              <w:rPr>
                <w:rFonts w:ascii="Arial" w:hAnsi="Arial" w:cs="Arial"/>
                <w:color w:val="000000" w:themeColor="text1"/>
              </w:rPr>
              <w:t xml:space="preserve"> y normatividad legal </w:t>
            </w:r>
            <w:r w:rsidR="00C31E28">
              <w:rPr>
                <w:rFonts w:ascii="Arial" w:hAnsi="Arial" w:cs="Arial"/>
                <w:color w:val="000000" w:themeColor="text1"/>
              </w:rPr>
              <w:t xml:space="preserve">vigente </w:t>
            </w:r>
            <w:r w:rsidR="00C31E28" w:rsidRPr="00E9516C">
              <w:rPr>
                <w:rFonts w:ascii="Arial" w:hAnsi="Arial" w:cs="Arial"/>
                <w:color w:val="000000" w:themeColor="text1"/>
              </w:rPr>
              <w:t>del</w:t>
            </w:r>
            <w:r w:rsidR="00FA2377">
              <w:rPr>
                <w:rFonts w:ascii="Arial" w:hAnsi="Arial" w:cs="Arial"/>
                <w:color w:val="000000" w:themeColor="text1"/>
              </w:rPr>
              <w:t xml:space="preserve"> </w:t>
            </w:r>
            <w:r w:rsidR="008A3B37" w:rsidRPr="00E9516C">
              <w:rPr>
                <w:rFonts w:ascii="Arial" w:hAnsi="Arial" w:cs="Arial"/>
                <w:color w:val="000000" w:themeColor="text1"/>
              </w:rPr>
              <w:t>Ministerio de</w:t>
            </w:r>
            <w:r w:rsidR="006049BF" w:rsidRPr="00E9516C">
              <w:rPr>
                <w:rFonts w:ascii="Arial" w:hAnsi="Arial" w:cs="Arial"/>
                <w:color w:val="000000" w:themeColor="text1"/>
              </w:rPr>
              <w:t xml:space="preserve"> Salud  </w:t>
            </w:r>
            <w:r w:rsidRPr="00E9516C">
              <w:rPr>
                <w:rFonts w:ascii="Arial" w:hAnsi="Arial" w:cs="Arial"/>
                <w:color w:val="000000" w:themeColor="text1"/>
              </w:rPr>
              <w:t xml:space="preserve"> y </w:t>
            </w:r>
            <w:r w:rsidR="00E9516C" w:rsidRPr="00E9516C">
              <w:rPr>
                <w:rFonts w:ascii="Arial" w:hAnsi="Arial" w:cs="Arial"/>
                <w:color w:val="000000" w:themeColor="text1"/>
              </w:rPr>
              <w:t>protocolos vigentes</w:t>
            </w:r>
            <w:r w:rsidR="00FA2377">
              <w:rPr>
                <w:rFonts w:ascii="Arial" w:hAnsi="Arial" w:cs="Arial"/>
                <w:color w:val="000000" w:themeColor="text1"/>
              </w:rPr>
              <w:t xml:space="preserve"> </w:t>
            </w:r>
            <w:r w:rsidR="00E9516C" w:rsidRPr="00E9516C">
              <w:rPr>
                <w:rFonts w:ascii="Arial" w:hAnsi="Arial" w:cs="Arial"/>
                <w:color w:val="000000" w:themeColor="text1"/>
              </w:rPr>
              <w:t>para las</w:t>
            </w:r>
            <w:r w:rsidRPr="00E9516C">
              <w:rPr>
                <w:rFonts w:ascii="Arial" w:hAnsi="Arial" w:cs="Arial"/>
                <w:color w:val="000000" w:themeColor="text1"/>
              </w:rPr>
              <w:t xml:space="preserve"> fichas asignada</w:t>
            </w:r>
            <w:r w:rsidR="006049BF" w:rsidRPr="00E9516C">
              <w:rPr>
                <w:rFonts w:ascii="Arial" w:hAnsi="Arial" w:cs="Arial"/>
                <w:color w:val="000000" w:themeColor="text1"/>
              </w:rPr>
              <w:t>s</w:t>
            </w:r>
            <w:r w:rsidR="00FA2377">
              <w:rPr>
                <w:rFonts w:ascii="Arial" w:hAnsi="Arial" w:cs="Arial"/>
                <w:color w:val="000000" w:themeColor="text1"/>
              </w:rPr>
              <w:t xml:space="preserve"> </w:t>
            </w:r>
            <w:r w:rsidR="00323CD7">
              <w:rPr>
                <w:rFonts w:ascii="Arial" w:eastAsiaTheme="minorEastAsia" w:hAnsi="Arial" w:cs="Arial"/>
                <w:lang w:eastAsia="es-CO"/>
              </w:rPr>
              <w:t xml:space="preserve">como  lo relaciona  las </w:t>
            </w:r>
            <w:r w:rsidR="00FE4C60">
              <w:rPr>
                <w:rFonts w:ascii="Arial" w:eastAsiaTheme="minorEastAsia" w:hAnsi="Arial" w:cs="Arial"/>
                <w:lang w:eastAsia="es-CO"/>
              </w:rPr>
              <w:t xml:space="preserve"> estructuras curriculares </w:t>
            </w:r>
            <w:r w:rsidR="00B71257">
              <w:rPr>
                <w:rFonts w:ascii="Arial" w:eastAsiaTheme="minorEastAsia" w:hAnsi="Arial" w:cs="Arial"/>
                <w:lang w:eastAsia="es-CO"/>
              </w:rPr>
              <w:t>respectivas.</w:t>
            </w:r>
          </w:p>
        </w:tc>
        <w:tc>
          <w:tcPr>
            <w:tcW w:w="3686" w:type="dxa"/>
            <w:shd w:val="clear" w:color="auto" w:fill="auto"/>
          </w:tcPr>
          <w:p w:rsidR="008C2D21" w:rsidRPr="00E9516C" w:rsidRDefault="003D230F" w:rsidP="008C2D21">
            <w:pPr>
              <w:jc w:val="both"/>
              <w:rPr>
                <w:rFonts w:ascii="Arial" w:hAnsi="Arial" w:cs="Arial"/>
                <w:color w:val="000000"/>
              </w:rPr>
            </w:pPr>
            <w:r w:rsidRPr="00E9516C">
              <w:rPr>
                <w:rFonts w:ascii="Arial" w:hAnsi="Arial" w:cs="Arial"/>
                <w:bCs/>
              </w:rPr>
              <w:t xml:space="preserve">Se evidencia los materiales de formación </w:t>
            </w:r>
            <w:r w:rsidRPr="00E26F6E">
              <w:rPr>
                <w:rFonts w:ascii="Arial" w:hAnsi="Arial" w:cs="Arial"/>
                <w:b/>
                <w:bCs/>
                <w:color w:val="000000" w:themeColor="text1"/>
              </w:rPr>
              <w:t>GFPI-F-135</w:t>
            </w:r>
            <w:r w:rsidR="00E9516C" w:rsidRPr="00E26F6E">
              <w:rPr>
                <w:rFonts w:ascii="Arial" w:hAnsi="Arial" w:cs="Arial"/>
                <w:b/>
                <w:bCs/>
                <w:color w:val="000000" w:themeColor="text1"/>
              </w:rPr>
              <w:t xml:space="preserve"> Ver</w:t>
            </w:r>
            <w:r w:rsidR="00B71257" w:rsidRPr="00E26F6E">
              <w:rPr>
                <w:rFonts w:ascii="Arial" w:hAnsi="Arial" w:cs="Arial"/>
                <w:b/>
                <w:bCs/>
                <w:color w:val="000000" w:themeColor="text1"/>
              </w:rPr>
              <w:t>.</w:t>
            </w:r>
            <w:r w:rsidR="00FA2377">
              <w:rPr>
                <w:rFonts w:ascii="Arial" w:hAnsi="Arial" w:cs="Arial"/>
                <w:b/>
                <w:bCs/>
                <w:color w:val="000000" w:themeColor="text1"/>
              </w:rPr>
              <w:t xml:space="preserve">4 </w:t>
            </w:r>
            <w:r w:rsidR="00B71257" w:rsidRPr="00E9516C">
              <w:rPr>
                <w:rFonts w:ascii="Arial" w:hAnsi="Arial" w:cs="Arial"/>
                <w:color w:val="000000" w:themeColor="text1"/>
              </w:rPr>
              <w:t>guía</w:t>
            </w:r>
            <w:r w:rsidRPr="00E9516C">
              <w:rPr>
                <w:rFonts w:ascii="Arial" w:hAnsi="Arial" w:cs="Arial"/>
                <w:color w:val="000000" w:themeColor="text1"/>
              </w:rPr>
              <w:t xml:space="preserve"> de aprendizaje que se adjuntan en esta cuenta de cobro</w:t>
            </w:r>
            <w:r w:rsidR="00E26F6E">
              <w:rPr>
                <w:rFonts w:ascii="Arial" w:hAnsi="Arial" w:cs="Arial"/>
                <w:color w:val="000000" w:themeColor="text1"/>
              </w:rPr>
              <w:t xml:space="preserve"> de </w:t>
            </w:r>
            <w:r w:rsidR="00DB25F6">
              <w:rPr>
                <w:rFonts w:ascii="Arial" w:hAnsi="Arial" w:cs="Arial"/>
                <w:color w:val="000000" w:themeColor="text1"/>
              </w:rPr>
              <w:t xml:space="preserve">las </w:t>
            </w:r>
            <w:r w:rsidR="00DB25F6" w:rsidRPr="00E9516C">
              <w:rPr>
                <w:rFonts w:ascii="Arial" w:hAnsi="Arial" w:cs="Arial"/>
                <w:color w:val="000000" w:themeColor="text1"/>
              </w:rPr>
              <w:t>fichas</w:t>
            </w:r>
            <w:r w:rsidR="00E26F6E">
              <w:rPr>
                <w:rFonts w:ascii="Arial" w:hAnsi="Arial" w:cs="Arial"/>
                <w:color w:val="000000" w:themeColor="text1"/>
              </w:rPr>
              <w:t xml:space="preserve"> asignadas.</w:t>
            </w:r>
          </w:p>
        </w:tc>
      </w:tr>
      <w:tr w:rsidR="0064321F" w:rsidRPr="005B2A35" w:rsidTr="00A736A7">
        <w:trPr>
          <w:trHeight w:val="699"/>
        </w:trPr>
        <w:tc>
          <w:tcPr>
            <w:tcW w:w="568" w:type="dxa"/>
            <w:shd w:val="clear" w:color="auto" w:fill="auto"/>
          </w:tcPr>
          <w:p w:rsidR="0064321F" w:rsidRPr="00353A87" w:rsidRDefault="0064321F" w:rsidP="0064321F">
            <w:pPr>
              <w:spacing w:after="0" w:line="240" w:lineRule="auto"/>
              <w:rPr>
                <w:rFonts w:ascii="Arial" w:hAnsi="Arial" w:cs="Arial"/>
              </w:rPr>
            </w:pPr>
            <w:r w:rsidRPr="00353A87">
              <w:rPr>
                <w:rFonts w:eastAsiaTheme="minorEastAsia" w:cs="Calibri"/>
                <w:lang w:eastAsia="es-CO"/>
              </w:rPr>
              <w:lastRenderedPageBreak/>
              <w:t>14</w:t>
            </w:r>
            <w:r w:rsidRPr="00353A87">
              <w:rPr>
                <w:rFonts w:ascii="Arial" w:hAnsi="Arial" w:cs="Arial"/>
              </w:rPr>
              <w:t>.</w:t>
            </w:r>
          </w:p>
        </w:tc>
        <w:tc>
          <w:tcPr>
            <w:tcW w:w="2523" w:type="dxa"/>
            <w:shd w:val="clear" w:color="auto" w:fill="auto"/>
          </w:tcPr>
          <w:p w:rsidR="0064321F" w:rsidRPr="00C915DB" w:rsidRDefault="0064321F" w:rsidP="0064321F">
            <w:pPr>
              <w:autoSpaceDE w:val="0"/>
              <w:autoSpaceDN w:val="0"/>
              <w:adjustRightInd w:val="0"/>
              <w:spacing w:after="0" w:line="240" w:lineRule="auto"/>
              <w:jc w:val="both"/>
              <w:rPr>
                <w:rFonts w:ascii="Arial" w:eastAsiaTheme="minorEastAsia" w:hAnsi="Arial" w:cs="Arial"/>
                <w:lang w:eastAsia="es-CO"/>
              </w:rPr>
            </w:pPr>
            <w:r w:rsidRPr="00C915DB">
              <w:rPr>
                <w:rFonts w:ascii="Arial" w:eastAsiaTheme="minorEastAsia" w:hAnsi="Arial" w:cs="Arial"/>
                <w:lang w:eastAsia="es-CO"/>
              </w:rPr>
              <w:t>Diseñar materiales de formación para el programa que estén orientando en el proceso de formación.</w:t>
            </w:r>
          </w:p>
        </w:tc>
        <w:tc>
          <w:tcPr>
            <w:tcW w:w="3714" w:type="dxa"/>
            <w:shd w:val="clear" w:color="auto" w:fill="auto"/>
          </w:tcPr>
          <w:p w:rsidR="001B5A45" w:rsidRDefault="00373FAB" w:rsidP="001B5A45">
            <w:pPr>
              <w:autoSpaceDE w:val="0"/>
              <w:autoSpaceDN w:val="0"/>
              <w:adjustRightInd w:val="0"/>
              <w:spacing w:after="0" w:line="240" w:lineRule="auto"/>
              <w:jc w:val="both"/>
              <w:rPr>
                <w:rFonts w:ascii="Arial" w:hAnsi="Arial" w:cs="Arial"/>
                <w:color w:val="000000" w:themeColor="text1"/>
              </w:rPr>
            </w:pPr>
            <w:r w:rsidRPr="00C95730">
              <w:rPr>
                <w:rFonts w:ascii="Arial" w:hAnsi="Arial" w:cs="Arial"/>
                <w:color w:val="000000" w:themeColor="text1"/>
              </w:rPr>
              <w:t>Planee</w:t>
            </w:r>
            <w:r>
              <w:rPr>
                <w:rFonts w:ascii="Arial" w:hAnsi="Arial" w:cs="Arial"/>
                <w:color w:val="000000" w:themeColor="text1"/>
              </w:rPr>
              <w:t>,</w:t>
            </w:r>
            <w:r w:rsidR="001B5A45" w:rsidRPr="00C95730">
              <w:rPr>
                <w:rFonts w:ascii="Arial" w:hAnsi="Arial" w:cs="Arial"/>
                <w:color w:val="000000" w:themeColor="text1"/>
              </w:rPr>
              <w:t xml:space="preserve"> diseñe</w:t>
            </w:r>
            <w:r w:rsidR="00FF203D">
              <w:rPr>
                <w:rFonts w:ascii="Arial" w:hAnsi="Arial" w:cs="Arial"/>
                <w:color w:val="000000" w:themeColor="text1"/>
              </w:rPr>
              <w:t xml:space="preserve"> </w:t>
            </w:r>
            <w:r>
              <w:rPr>
                <w:rFonts w:ascii="Arial" w:hAnsi="Arial" w:cs="Arial"/>
                <w:color w:val="000000" w:themeColor="text1"/>
              </w:rPr>
              <w:t>y se</w:t>
            </w:r>
            <w:r w:rsidR="00EE56C9">
              <w:rPr>
                <w:rFonts w:ascii="Arial" w:hAnsi="Arial" w:cs="Arial"/>
                <w:color w:val="000000" w:themeColor="text1"/>
              </w:rPr>
              <w:t xml:space="preserve"> </w:t>
            </w:r>
            <w:r>
              <w:rPr>
                <w:rFonts w:ascii="Arial" w:hAnsi="Arial" w:cs="Arial"/>
                <w:color w:val="000000" w:themeColor="text1"/>
              </w:rPr>
              <w:t>ajustó material</w:t>
            </w:r>
            <w:r w:rsidR="00FF203D">
              <w:rPr>
                <w:rFonts w:ascii="Arial" w:hAnsi="Arial" w:cs="Arial"/>
                <w:color w:val="000000" w:themeColor="text1"/>
              </w:rPr>
              <w:t xml:space="preserve"> </w:t>
            </w:r>
            <w:r>
              <w:rPr>
                <w:rFonts w:ascii="Arial" w:hAnsi="Arial" w:cs="Arial"/>
                <w:color w:val="000000" w:themeColor="text1"/>
              </w:rPr>
              <w:t>de</w:t>
            </w:r>
            <w:r w:rsidR="001B5A45" w:rsidRPr="00C95730">
              <w:rPr>
                <w:rFonts w:ascii="Arial" w:hAnsi="Arial" w:cs="Arial"/>
                <w:color w:val="000000" w:themeColor="text1"/>
              </w:rPr>
              <w:t xml:space="preserve"> aprendizaje </w:t>
            </w:r>
            <w:r w:rsidR="001B5A45">
              <w:rPr>
                <w:rFonts w:ascii="Arial" w:hAnsi="Arial" w:cs="Arial"/>
                <w:color w:val="000000" w:themeColor="text1"/>
              </w:rPr>
              <w:t>y</w:t>
            </w:r>
            <w:r w:rsidR="001B5A45" w:rsidRPr="00C95730">
              <w:rPr>
                <w:rFonts w:ascii="Arial" w:hAnsi="Arial" w:cs="Arial"/>
                <w:color w:val="000000" w:themeColor="text1"/>
              </w:rPr>
              <w:t xml:space="preserve"> refuerzo </w:t>
            </w:r>
            <w:r w:rsidR="001B5A45">
              <w:rPr>
                <w:rFonts w:ascii="Arial" w:hAnsi="Arial" w:cs="Arial"/>
                <w:color w:val="000000" w:themeColor="text1"/>
              </w:rPr>
              <w:t>de</w:t>
            </w:r>
            <w:r w:rsidR="001B5A45" w:rsidRPr="00C95730">
              <w:rPr>
                <w:rFonts w:ascii="Arial" w:hAnsi="Arial" w:cs="Arial"/>
                <w:color w:val="000000" w:themeColor="text1"/>
              </w:rPr>
              <w:t xml:space="preserve"> las </w:t>
            </w:r>
            <w:r w:rsidR="00E26F6E" w:rsidRPr="00C95730">
              <w:rPr>
                <w:rFonts w:ascii="Arial" w:hAnsi="Arial" w:cs="Arial"/>
                <w:color w:val="000000" w:themeColor="text1"/>
              </w:rPr>
              <w:t>competencias impartidas</w:t>
            </w:r>
            <w:r w:rsidR="001B5A45" w:rsidRPr="00C95730">
              <w:rPr>
                <w:rFonts w:ascii="Arial" w:hAnsi="Arial" w:cs="Arial"/>
                <w:color w:val="000000" w:themeColor="text1"/>
              </w:rPr>
              <w:t xml:space="preserve"> en el programa de formación asignado, guiándome </w:t>
            </w:r>
            <w:r w:rsidR="001B5A45">
              <w:rPr>
                <w:rFonts w:ascii="Arial" w:hAnsi="Arial" w:cs="Arial"/>
                <w:color w:val="000000" w:themeColor="text1"/>
              </w:rPr>
              <w:t xml:space="preserve">de </w:t>
            </w:r>
            <w:r w:rsidR="00E26F6E">
              <w:rPr>
                <w:rFonts w:ascii="Arial" w:hAnsi="Arial" w:cs="Arial"/>
                <w:color w:val="000000" w:themeColor="text1"/>
              </w:rPr>
              <w:t>las estructuras curriculares</w:t>
            </w:r>
            <w:r w:rsidR="001B5A45">
              <w:rPr>
                <w:rFonts w:ascii="Arial" w:hAnsi="Arial" w:cs="Arial"/>
                <w:color w:val="000000" w:themeColor="text1"/>
              </w:rPr>
              <w:t xml:space="preserve"> y referenciada </w:t>
            </w:r>
            <w:r w:rsidR="00E26F6E">
              <w:rPr>
                <w:rFonts w:ascii="Arial" w:hAnsi="Arial" w:cs="Arial"/>
                <w:color w:val="000000" w:themeColor="text1"/>
              </w:rPr>
              <w:t xml:space="preserve">en </w:t>
            </w:r>
            <w:r w:rsidR="00E26F6E" w:rsidRPr="00C95730">
              <w:rPr>
                <w:rFonts w:ascii="Arial" w:hAnsi="Arial" w:cs="Arial"/>
                <w:color w:val="000000" w:themeColor="text1"/>
              </w:rPr>
              <w:t>las</w:t>
            </w:r>
            <w:r w:rsidR="001B5A45" w:rsidRPr="00C95730">
              <w:rPr>
                <w:rFonts w:ascii="Arial" w:hAnsi="Arial" w:cs="Arial"/>
                <w:color w:val="000000" w:themeColor="text1"/>
              </w:rPr>
              <w:t xml:space="preserve"> guías de aprendizaje código </w:t>
            </w:r>
            <w:r w:rsidR="001B5A45" w:rsidRPr="009230D7">
              <w:rPr>
                <w:rFonts w:ascii="Arial" w:hAnsi="Arial" w:cs="Arial"/>
                <w:b/>
                <w:bCs/>
                <w:color w:val="000000" w:themeColor="text1"/>
              </w:rPr>
              <w:t>GFPI-F-135</w:t>
            </w:r>
            <w:r w:rsidR="001B5A45" w:rsidRPr="00C95730">
              <w:rPr>
                <w:rFonts w:ascii="Arial" w:hAnsi="Arial" w:cs="Arial"/>
                <w:color w:val="000000" w:themeColor="text1"/>
              </w:rPr>
              <w:t xml:space="preserve">, bibliografías recomendadas, para la formación </w:t>
            </w:r>
            <w:r w:rsidR="001B5A45">
              <w:rPr>
                <w:rFonts w:ascii="Arial" w:hAnsi="Arial" w:cs="Arial"/>
                <w:color w:val="000000" w:themeColor="text1"/>
              </w:rPr>
              <w:t>–</w:t>
            </w:r>
            <w:r w:rsidR="001B5A45" w:rsidRPr="00C95730">
              <w:rPr>
                <w:rFonts w:ascii="Arial" w:hAnsi="Arial" w:cs="Arial"/>
                <w:color w:val="000000" w:themeColor="text1"/>
              </w:rPr>
              <w:t xml:space="preserve"> ficha</w:t>
            </w:r>
            <w:r w:rsidR="001B5A45">
              <w:rPr>
                <w:rFonts w:ascii="Arial" w:hAnsi="Arial" w:cs="Arial"/>
                <w:color w:val="000000" w:themeColor="text1"/>
              </w:rPr>
              <w:t>s:</w:t>
            </w:r>
          </w:p>
          <w:p w:rsidR="000357D1" w:rsidRPr="00E26F6E" w:rsidRDefault="001B5A45" w:rsidP="0064321F">
            <w:pPr>
              <w:spacing w:line="240" w:lineRule="auto"/>
              <w:jc w:val="both"/>
              <w:rPr>
                <w:rFonts w:ascii="Arial" w:eastAsiaTheme="minorEastAsia" w:hAnsi="Arial" w:cs="Arial"/>
                <w:lang w:eastAsia="es-CO"/>
              </w:rPr>
            </w:pPr>
            <w:r>
              <w:rPr>
                <w:rFonts w:eastAsiaTheme="minorEastAsia" w:cs="Calibri"/>
                <w:lang w:eastAsia="es-CO"/>
              </w:rPr>
              <w:t>-</w:t>
            </w:r>
            <w:r w:rsidR="00A330C6">
              <w:rPr>
                <w:rFonts w:ascii="Arial" w:eastAsiaTheme="minorEastAsia" w:hAnsi="Arial" w:cs="Arial"/>
                <w:lang w:eastAsia="es-CO"/>
              </w:rPr>
              <w:t>Implementé  guía  y  la e</w:t>
            </w:r>
            <w:r w:rsidR="0064321F" w:rsidRPr="00E26F6E">
              <w:rPr>
                <w:rFonts w:ascii="Arial" w:eastAsiaTheme="minorEastAsia" w:hAnsi="Arial" w:cs="Arial"/>
                <w:lang w:eastAsia="es-CO"/>
              </w:rPr>
              <w:t xml:space="preserve">valuaciones </w:t>
            </w:r>
            <w:r w:rsidR="00A330C6">
              <w:rPr>
                <w:rFonts w:ascii="Arial" w:eastAsiaTheme="minorEastAsia" w:hAnsi="Arial" w:cs="Arial"/>
                <w:lang w:eastAsia="es-CO"/>
              </w:rPr>
              <w:t xml:space="preserve">atreves </w:t>
            </w:r>
            <w:r w:rsidR="0064321F" w:rsidRPr="00E26F6E">
              <w:rPr>
                <w:rFonts w:ascii="Arial" w:eastAsiaTheme="minorEastAsia" w:hAnsi="Arial" w:cs="Arial"/>
                <w:lang w:eastAsia="es-CO"/>
              </w:rPr>
              <w:t>de</w:t>
            </w:r>
            <w:r w:rsidR="00A330C6">
              <w:rPr>
                <w:rFonts w:ascii="Arial" w:eastAsiaTheme="minorEastAsia" w:hAnsi="Arial" w:cs="Arial"/>
                <w:lang w:eastAsia="es-CO"/>
              </w:rPr>
              <w:t xml:space="preserve"> formación aplicada en  la práctica  hospitalaria </w:t>
            </w:r>
          </w:p>
          <w:p w:rsidR="0064321F" w:rsidRPr="007A779E" w:rsidRDefault="0064321F" w:rsidP="0064321F">
            <w:pPr>
              <w:spacing w:line="240" w:lineRule="auto"/>
              <w:jc w:val="both"/>
              <w:rPr>
                <w:rFonts w:ascii="Arial" w:eastAsiaTheme="minorEastAsia" w:hAnsi="Arial" w:cs="Arial"/>
                <w:lang w:eastAsia="es-CO"/>
              </w:rPr>
            </w:pPr>
            <w:r w:rsidRPr="00903DCB">
              <w:rPr>
                <w:rFonts w:ascii="Arial" w:eastAsiaTheme="minorEastAsia" w:hAnsi="Arial" w:cs="Arial"/>
                <w:b/>
                <w:bCs/>
                <w:lang w:eastAsia="es-CO"/>
              </w:rPr>
              <w:t>Actividades de Enseñanza</w:t>
            </w:r>
            <w:r w:rsidRPr="00E26F6E">
              <w:rPr>
                <w:rFonts w:ascii="Arial" w:eastAsiaTheme="minorEastAsia" w:hAnsi="Arial" w:cs="Arial"/>
                <w:lang w:eastAsia="es-CO"/>
              </w:rPr>
              <w:t>: -Explicación y Taller práctico.</w:t>
            </w:r>
            <w:r w:rsidRPr="00E26F6E">
              <w:rPr>
                <w:rFonts w:ascii="Arial" w:hAnsi="Arial" w:cs="Arial"/>
                <w:bCs/>
              </w:rPr>
              <w:t xml:space="preserve"> “</w:t>
            </w:r>
            <w:r w:rsidRPr="00E26F6E">
              <w:rPr>
                <w:rFonts w:ascii="Arial" w:eastAsiaTheme="minorEastAsia" w:hAnsi="Arial" w:cs="Arial"/>
                <w:lang w:eastAsia="es-CO"/>
              </w:rPr>
              <w:t xml:space="preserve">requisitos de la solución de </w:t>
            </w:r>
            <w:r w:rsidR="00E26F6E" w:rsidRPr="00E26F6E">
              <w:rPr>
                <w:rFonts w:ascii="Arial" w:eastAsiaTheme="minorEastAsia" w:hAnsi="Arial" w:cs="Arial"/>
                <w:lang w:eastAsia="es-CO"/>
              </w:rPr>
              <w:t>problemas -</w:t>
            </w:r>
            <w:r w:rsidRPr="00E26F6E">
              <w:rPr>
                <w:rFonts w:ascii="Arial" w:eastAsiaTheme="minorEastAsia" w:hAnsi="Arial" w:cs="Arial"/>
                <w:lang w:eastAsia="es-CO"/>
              </w:rPr>
              <w:t>Preguntas</w:t>
            </w:r>
            <w:r w:rsidR="001B5A45" w:rsidRPr="00E26F6E">
              <w:rPr>
                <w:rFonts w:ascii="Arial" w:eastAsiaTheme="minorEastAsia" w:hAnsi="Arial" w:cs="Arial"/>
                <w:lang w:eastAsia="es-CO"/>
              </w:rPr>
              <w:t xml:space="preserve"> generadoras como lo </w:t>
            </w:r>
            <w:r w:rsidR="00E26F6E" w:rsidRPr="00E26F6E">
              <w:rPr>
                <w:rFonts w:ascii="Arial" w:eastAsiaTheme="minorEastAsia" w:hAnsi="Arial" w:cs="Arial"/>
                <w:lang w:eastAsia="es-CO"/>
              </w:rPr>
              <w:t>relaciona la guía</w:t>
            </w:r>
            <w:r w:rsidR="001B5A45" w:rsidRPr="00E26F6E">
              <w:rPr>
                <w:rFonts w:ascii="Arial" w:eastAsiaTheme="minorEastAsia" w:hAnsi="Arial" w:cs="Arial"/>
                <w:lang w:eastAsia="es-CO"/>
              </w:rPr>
              <w:t xml:space="preserve"> de aprendizaje</w:t>
            </w:r>
            <w:r w:rsidR="00D34D46">
              <w:rPr>
                <w:rFonts w:ascii="Arial" w:eastAsiaTheme="minorEastAsia" w:hAnsi="Arial" w:cs="Arial"/>
                <w:lang w:eastAsia="es-CO"/>
              </w:rPr>
              <w:t xml:space="preserve"> </w:t>
            </w:r>
            <w:r w:rsidR="001B5A45" w:rsidRPr="00E26F6E">
              <w:rPr>
                <w:rFonts w:ascii="Arial" w:eastAsiaTheme="minorEastAsia" w:hAnsi="Arial" w:cs="Arial"/>
                <w:lang w:eastAsia="es-CO"/>
              </w:rPr>
              <w:t xml:space="preserve">entre </w:t>
            </w:r>
            <w:r w:rsidR="00E26F6E" w:rsidRPr="00E26F6E">
              <w:rPr>
                <w:rFonts w:ascii="Arial" w:eastAsiaTheme="minorEastAsia" w:hAnsi="Arial" w:cs="Arial"/>
                <w:lang w:eastAsia="es-CO"/>
              </w:rPr>
              <w:t>ellos los aprendizajes</w:t>
            </w:r>
            <w:r w:rsidR="00D34D46">
              <w:rPr>
                <w:rFonts w:ascii="Arial" w:eastAsiaTheme="minorEastAsia" w:hAnsi="Arial" w:cs="Arial"/>
                <w:lang w:eastAsia="es-CO"/>
              </w:rPr>
              <w:t xml:space="preserve"> </w:t>
            </w:r>
            <w:r w:rsidRPr="00E26F6E">
              <w:rPr>
                <w:rFonts w:ascii="Arial" w:eastAsiaTheme="minorEastAsia" w:hAnsi="Arial" w:cs="Arial"/>
                <w:lang w:eastAsia="es-CO"/>
              </w:rPr>
              <w:t>previos</w:t>
            </w:r>
            <w:r w:rsidR="00DE66D8">
              <w:rPr>
                <w:rFonts w:ascii="Arial" w:eastAsiaTheme="minorEastAsia" w:hAnsi="Arial" w:cs="Arial"/>
                <w:lang w:eastAsia="es-CO"/>
              </w:rPr>
              <w:t xml:space="preserve"> </w:t>
            </w:r>
            <w:r w:rsidR="007A779E" w:rsidRPr="007A779E">
              <w:rPr>
                <w:rFonts w:ascii="Arial" w:eastAsiaTheme="minorEastAsia" w:hAnsi="Arial" w:cs="Arial"/>
                <w:lang w:eastAsia="es-CO"/>
              </w:rPr>
              <w:t>que se</w:t>
            </w:r>
            <w:r w:rsidR="009230D7" w:rsidRPr="007A779E">
              <w:rPr>
                <w:rFonts w:ascii="Arial" w:eastAsiaTheme="minorEastAsia" w:hAnsi="Arial" w:cs="Arial"/>
                <w:lang w:eastAsia="es-CO"/>
              </w:rPr>
              <w:t xml:space="preserve"> ven </w:t>
            </w:r>
            <w:r w:rsidR="007A779E" w:rsidRPr="007A779E">
              <w:rPr>
                <w:rFonts w:ascii="Arial" w:eastAsiaTheme="minorEastAsia" w:hAnsi="Arial" w:cs="Arial"/>
                <w:lang w:eastAsia="es-CO"/>
              </w:rPr>
              <w:t>reflejados en</w:t>
            </w:r>
            <w:r w:rsidR="009230D7" w:rsidRPr="007A779E">
              <w:rPr>
                <w:rFonts w:ascii="Arial" w:eastAsiaTheme="minorEastAsia" w:hAnsi="Arial" w:cs="Arial"/>
                <w:lang w:eastAsia="es-CO"/>
              </w:rPr>
              <w:t xml:space="preserve"> las </w:t>
            </w:r>
            <w:r w:rsidR="007A779E">
              <w:rPr>
                <w:rFonts w:ascii="Arial" w:hAnsi="Arial" w:cs="Arial"/>
                <w:color w:val="000000" w:themeColor="text1"/>
              </w:rPr>
              <w:t>–</w:t>
            </w:r>
            <w:r w:rsidR="007A779E" w:rsidRPr="00C95730">
              <w:rPr>
                <w:rFonts w:ascii="Arial" w:hAnsi="Arial" w:cs="Arial"/>
                <w:color w:val="000000" w:themeColor="text1"/>
              </w:rPr>
              <w:t xml:space="preserve"> ficha</w:t>
            </w:r>
            <w:r w:rsidR="007A779E">
              <w:rPr>
                <w:rFonts w:ascii="Arial" w:hAnsi="Arial" w:cs="Arial"/>
                <w:color w:val="000000" w:themeColor="text1"/>
              </w:rPr>
              <w:t>s:</w:t>
            </w:r>
          </w:p>
          <w:p w:rsidR="000A5853" w:rsidRPr="00DA398C" w:rsidRDefault="000A5853" w:rsidP="000A5853">
            <w:pPr>
              <w:spacing w:after="0" w:line="240" w:lineRule="auto"/>
              <w:jc w:val="both"/>
              <w:rPr>
                <w:rFonts w:ascii="Arial" w:hAnsi="Arial" w:cs="Arial"/>
                <w:b/>
                <w:bCs/>
              </w:rPr>
            </w:pPr>
            <w:r w:rsidRPr="00DA398C">
              <w:rPr>
                <w:rFonts w:ascii="Arial" w:hAnsi="Arial" w:cs="Arial"/>
                <w:b/>
                <w:bCs/>
              </w:rPr>
              <w:t>FORMACIO</w:t>
            </w:r>
            <w:r>
              <w:rPr>
                <w:rFonts w:ascii="Arial" w:hAnsi="Arial" w:cs="Arial"/>
                <w:b/>
                <w:bCs/>
              </w:rPr>
              <w:t>N</w:t>
            </w:r>
            <w:r w:rsidRPr="00DA398C">
              <w:rPr>
                <w:rFonts w:ascii="Arial" w:hAnsi="Arial" w:cs="Arial"/>
                <w:b/>
                <w:bCs/>
              </w:rPr>
              <w:t xml:space="preserve"> TITULADA</w:t>
            </w:r>
          </w:p>
          <w:p w:rsidR="009D7157" w:rsidRPr="001B5A45" w:rsidRDefault="00E27D3B" w:rsidP="000F7C88">
            <w:pPr>
              <w:spacing w:after="0" w:line="240" w:lineRule="auto"/>
              <w:jc w:val="both"/>
              <w:rPr>
                <w:rFonts w:ascii="Arial" w:hAnsi="Arial" w:cs="Arial"/>
                <w:bCs/>
              </w:rPr>
            </w:pPr>
            <w:r w:rsidRPr="00DA398C">
              <w:rPr>
                <w:rFonts w:ascii="Arial" w:hAnsi="Arial" w:cs="Arial"/>
                <w:b/>
                <w:bCs/>
              </w:rPr>
              <w:t>FICHAS:</w:t>
            </w:r>
            <w:r w:rsidR="00D34D46" w:rsidRPr="00A83B18">
              <w:rPr>
                <w:rFonts w:ascii="Arial" w:hAnsi="Arial" w:cs="Arial"/>
                <w:b/>
                <w:bCs/>
              </w:rPr>
              <w:t xml:space="preserve"> 2877365 </w:t>
            </w:r>
            <w:r w:rsidR="00D34D46" w:rsidRPr="00A83B18">
              <w:rPr>
                <w:rFonts w:ascii="Arial" w:hAnsi="Arial" w:cs="Arial"/>
              </w:rPr>
              <w:t>TECNICO DE ENFERMERA IBAGUE, practica</w:t>
            </w:r>
            <w:r w:rsidR="00D34D46">
              <w:rPr>
                <w:rFonts w:ascii="Arial" w:hAnsi="Arial" w:cs="Arial"/>
              </w:rPr>
              <w:t xml:space="preserve">  hospitalaria</w:t>
            </w:r>
          </w:p>
        </w:tc>
        <w:tc>
          <w:tcPr>
            <w:tcW w:w="3686" w:type="dxa"/>
            <w:shd w:val="clear" w:color="auto" w:fill="auto"/>
          </w:tcPr>
          <w:p w:rsidR="00830AF3" w:rsidRDefault="00830AF3" w:rsidP="0064321F">
            <w:pPr>
              <w:autoSpaceDE w:val="0"/>
              <w:autoSpaceDN w:val="0"/>
              <w:adjustRightInd w:val="0"/>
              <w:spacing w:after="0" w:line="240" w:lineRule="auto"/>
              <w:jc w:val="both"/>
              <w:rPr>
                <w:rFonts w:eastAsiaTheme="minorEastAsia" w:cs="Calibri"/>
                <w:lang w:eastAsia="es-CO"/>
              </w:rPr>
            </w:pPr>
            <w:r>
              <w:rPr>
                <w:rFonts w:ascii="Arial" w:hAnsi="Arial" w:cs="Arial"/>
                <w:color w:val="000000" w:themeColor="text1"/>
              </w:rPr>
              <w:t xml:space="preserve">Se Puede evidenciar en </w:t>
            </w:r>
            <w:r w:rsidRPr="00C95730">
              <w:rPr>
                <w:rFonts w:ascii="Arial" w:hAnsi="Arial" w:cs="Arial"/>
                <w:color w:val="000000" w:themeColor="text1"/>
              </w:rPr>
              <w:t xml:space="preserve">guías de aprendizaje código </w:t>
            </w:r>
            <w:r w:rsidRPr="00E26F6E">
              <w:rPr>
                <w:rFonts w:ascii="Arial" w:hAnsi="Arial" w:cs="Arial"/>
                <w:b/>
                <w:bCs/>
                <w:color w:val="000000" w:themeColor="text1"/>
              </w:rPr>
              <w:t xml:space="preserve">GFPI-F-135 ver </w:t>
            </w:r>
            <w:r w:rsidR="00173675">
              <w:rPr>
                <w:rFonts w:ascii="Arial" w:hAnsi="Arial" w:cs="Arial"/>
                <w:b/>
                <w:bCs/>
                <w:color w:val="000000" w:themeColor="text1"/>
              </w:rPr>
              <w:t>4</w:t>
            </w:r>
            <w:r w:rsidR="00E26A30" w:rsidRPr="00E26F6E">
              <w:rPr>
                <w:rFonts w:ascii="Arial" w:hAnsi="Arial" w:cs="Arial"/>
                <w:b/>
                <w:bCs/>
                <w:color w:val="000000" w:themeColor="text1"/>
              </w:rPr>
              <w:t xml:space="preserve"> </w:t>
            </w:r>
            <w:r w:rsidR="00E26A30">
              <w:rPr>
                <w:rFonts w:ascii="Arial" w:hAnsi="Arial" w:cs="Arial"/>
                <w:color w:val="000000" w:themeColor="text1"/>
              </w:rPr>
              <w:t>adjuntas</w:t>
            </w:r>
            <w:r>
              <w:rPr>
                <w:rFonts w:ascii="Arial" w:hAnsi="Arial" w:cs="Arial"/>
                <w:color w:val="000000" w:themeColor="text1"/>
              </w:rPr>
              <w:t xml:space="preserve"> en esta cuenta de cobro cada una </w:t>
            </w:r>
            <w:r w:rsidRPr="00AB2E30">
              <w:rPr>
                <w:rFonts w:ascii="Arial" w:hAnsi="Arial" w:cs="Arial"/>
              </w:rPr>
              <w:t>de las fichas</w:t>
            </w:r>
            <w:r w:rsidR="00E26A30">
              <w:rPr>
                <w:rFonts w:ascii="Arial" w:hAnsi="Arial" w:cs="Arial"/>
              </w:rPr>
              <w:t xml:space="preserve"> donde se </w:t>
            </w:r>
            <w:r w:rsidR="009B337B">
              <w:rPr>
                <w:rFonts w:ascii="Arial" w:hAnsi="Arial" w:cs="Arial"/>
              </w:rPr>
              <w:t xml:space="preserve">evidencia </w:t>
            </w:r>
            <w:r w:rsidR="00E26F6E">
              <w:rPr>
                <w:rFonts w:ascii="Arial" w:hAnsi="Arial" w:cs="Arial"/>
              </w:rPr>
              <w:t>los resultados</w:t>
            </w:r>
            <w:r w:rsidR="00E26A30">
              <w:rPr>
                <w:rFonts w:ascii="Arial" w:hAnsi="Arial" w:cs="Arial"/>
              </w:rPr>
              <w:t xml:space="preserve">   de </w:t>
            </w:r>
            <w:r w:rsidR="00E26F6E">
              <w:rPr>
                <w:rFonts w:ascii="Arial" w:hAnsi="Arial" w:cs="Arial"/>
              </w:rPr>
              <w:t>producto,</w:t>
            </w:r>
            <w:r w:rsidR="00E26A30">
              <w:rPr>
                <w:rFonts w:ascii="Arial" w:hAnsi="Arial" w:cs="Arial"/>
              </w:rPr>
              <w:t xml:space="preserve"> desempeño y </w:t>
            </w:r>
            <w:r w:rsidR="000A5853">
              <w:rPr>
                <w:rFonts w:ascii="Arial" w:hAnsi="Arial" w:cs="Arial"/>
              </w:rPr>
              <w:t>conocimientos, de</w:t>
            </w:r>
            <w:r w:rsidR="00DB25F6">
              <w:rPr>
                <w:rFonts w:ascii="Arial" w:hAnsi="Arial" w:cs="Arial"/>
              </w:rPr>
              <w:t xml:space="preserve">   ca</w:t>
            </w:r>
            <w:r w:rsidR="00912977">
              <w:rPr>
                <w:rFonts w:ascii="Arial" w:hAnsi="Arial" w:cs="Arial"/>
              </w:rPr>
              <w:t>d</w:t>
            </w:r>
            <w:r w:rsidR="00DB25F6">
              <w:rPr>
                <w:rFonts w:ascii="Arial" w:hAnsi="Arial" w:cs="Arial"/>
              </w:rPr>
              <w:t xml:space="preserve">a uno de las fichas reportadas </w:t>
            </w:r>
            <w:r w:rsidR="000A5853">
              <w:rPr>
                <w:rFonts w:ascii="Arial" w:hAnsi="Arial" w:cs="Arial"/>
              </w:rPr>
              <w:t>en Sofia</w:t>
            </w:r>
            <w:r w:rsidR="00912977">
              <w:rPr>
                <w:rFonts w:ascii="Arial" w:hAnsi="Arial" w:cs="Arial"/>
              </w:rPr>
              <w:t>plus</w:t>
            </w:r>
            <w:r w:rsidR="00D013A8">
              <w:rPr>
                <w:rFonts w:ascii="Arial" w:hAnsi="Arial" w:cs="Arial"/>
              </w:rPr>
              <w:t xml:space="preserve"> y las  vivencias propias  de  la práctica hospitalaria.</w:t>
            </w:r>
          </w:p>
          <w:p w:rsidR="00DB25F6" w:rsidRPr="005B2A35" w:rsidRDefault="00DB25F6" w:rsidP="00DB25F6">
            <w:pPr>
              <w:spacing w:after="0" w:line="240" w:lineRule="auto"/>
              <w:jc w:val="both"/>
              <w:rPr>
                <w:rFonts w:ascii="Arial" w:hAnsi="Arial" w:cs="Arial"/>
              </w:rPr>
            </w:pPr>
          </w:p>
          <w:p w:rsidR="009B337B" w:rsidRPr="005B2A35" w:rsidRDefault="009B337B" w:rsidP="009B337B">
            <w:pPr>
              <w:jc w:val="both"/>
              <w:rPr>
                <w:rFonts w:ascii="Arial" w:hAnsi="Arial" w:cs="Arial"/>
              </w:rPr>
            </w:pPr>
          </w:p>
        </w:tc>
      </w:tr>
      <w:tr w:rsidR="0064321F" w:rsidRPr="00353A87" w:rsidTr="00A736A7">
        <w:tc>
          <w:tcPr>
            <w:tcW w:w="568" w:type="dxa"/>
            <w:shd w:val="clear" w:color="auto" w:fill="auto"/>
          </w:tcPr>
          <w:p w:rsidR="0064321F" w:rsidRPr="00353A87" w:rsidRDefault="0064321F" w:rsidP="0064321F">
            <w:pPr>
              <w:spacing w:after="0" w:line="240" w:lineRule="auto"/>
              <w:rPr>
                <w:rFonts w:ascii="Arial" w:hAnsi="Arial" w:cs="Arial"/>
              </w:rPr>
            </w:pPr>
            <w:r w:rsidRPr="00353A87">
              <w:rPr>
                <w:rFonts w:eastAsiaTheme="minorEastAsia" w:cs="Calibri"/>
                <w:lang w:eastAsia="es-CO"/>
              </w:rPr>
              <w:t>15</w:t>
            </w:r>
            <w:r w:rsidRPr="00353A87">
              <w:rPr>
                <w:rFonts w:ascii="Arial" w:hAnsi="Arial" w:cs="Arial"/>
              </w:rPr>
              <w:t>.</w:t>
            </w:r>
          </w:p>
        </w:tc>
        <w:tc>
          <w:tcPr>
            <w:tcW w:w="2523" w:type="dxa"/>
            <w:shd w:val="clear" w:color="auto" w:fill="auto"/>
          </w:tcPr>
          <w:p w:rsidR="0064321F" w:rsidRPr="00AD2A60" w:rsidRDefault="0064321F" w:rsidP="0064321F">
            <w:pPr>
              <w:autoSpaceDE w:val="0"/>
              <w:autoSpaceDN w:val="0"/>
              <w:adjustRightInd w:val="0"/>
              <w:spacing w:after="0" w:line="240" w:lineRule="auto"/>
              <w:jc w:val="both"/>
              <w:rPr>
                <w:rFonts w:ascii="Arial" w:eastAsiaTheme="minorEastAsia" w:hAnsi="Arial" w:cs="Arial"/>
                <w:lang w:eastAsia="es-CO"/>
              </w:rPr>
            </w:pPr>
            <w:r w:rsidRPr="00AD2A60">
              <w:rPr>
                <w:rFonts w:ascii="Arial" w:eastAsiaTheme="minorEastAsia" w:hAnsi="Arial" w:cs="Arial"/>
                <w:lang w:eastAsia="es-CO"/>
              </w:rPr>
              <w:t>Apoyar el seguimiento a las acciones de formación teniendo en cuenta las directrices de la Dirección de Formación.</w:t>
            </w:r>
          </w:p>
        </w:tc>
        <w:tc>
          <w:tcPr>
            <w:tcW w:w="3714" w:type="dxa"/>
            <w:shd w:val="clear" w:color="auto" w:fill="auto"/>
          </w:tcPr>
          <w:p w:rsidR="0064321F" w:rsidRPr="00AD2A60" w:rsidRDefault="005845A4" w:rsidP="0064321F">
            <w:pPr>
              <w:spacing w:after="0" w:line="240" w:lineRule="auto"/>
              <w:jc w:val="both"/>
              <w:rPr>
                <w:rFonts w:ascii="Arial" w:eastAsiaTheme="minorEastAsia" w:hAnsi="Arial" w:cs="Arial"/>
                <w:lang w:eastAsia="es-CO"/>
              </w:rPr>
            </w:pPr>
            <w:r w:rsidRPr="00AD2A60">
              <w:rPr>
                <w:rFonts w:ascii="Arial" w:hAnsi="Arial" w:cs="Arial"/>
              </w:rPr>
              <w:t>Para</w:t>
            </w:r>
            <w:r w:rsidR="000F7C88">
              <w:rPr>
                <w:rFonts w:ascii="Arial" w:hAnsi="Arial" w:cs="Arial"/>
              </w:rPr>
              <w:t xml:space="preserve"> </w:t>
            </w:r>
            <w:r w:rsidRPr="00AD2A60">
              <w:rPr>
                <w:rFonts w:ascii="Arial" w:hAnsi="Arial" w:cs="Arial"/>
              </w:rPr>
              <w:t>la</w:t>
            </w:r>
            <w:r w:rsidR="000F7C88">
              <w:rPr>
                <w:rFonts w:ascii="Arial" w:hAnsi="Arial" w:cs="Arial"/>
              </w:rPr>
              <w:t xml:space="preserve"> </w:t>
            </w:r>
            <w:r w:rsidRPr="00AD2A60">
              <w:rPr>
                <w:rFonts w:ascii="Arial" w:hAnsi="Arial" w:cs="Arial"/>
              </w:rPr>
              <w:t>vigencia</w:t>
            </w:r>
            <w:r w:rsidR="000F7C88">
              <w:rPr>
                <w:rFonts w:ascii="Arial" w:hAnsi="Arial" w:cs="Arial"/>
              </w:rPr>
              <w:t xml:space="preserve"> </w:t>
            </w:r>
            <w:r w:rsidRPr="00AD2A60">
              <w:rPr>
                <w:rFonts w:ascii="Arial" w:hAnsi="Arial" w:cs="Arial"/>
              </w:rPr>
              <w:t>de</w:t>
            </w:r>
            <w:r w:rsidR="000F7C88">
              <w:rPr>
                <w:rFonts w:ascii="Arial" w:hAnsi="Arial" w:cs="Arial"/>
              </w:rPr>
              <w:t xml:space="preserve"> </w:t>
            </w:r>
            <w:r w:rsidRPr="00AD2A60">
              <w:rPr>
                <w:rFonts w:ascii="Arial" w:hAnsi="Arial" w:cs="Arial"/>
              </w:rPr>
              <w:t>este</w:t>
            </w:r>
            <w:r w:rsidR="000F7C88">
              <w:rPr>
                <w:rFonts w:ascii="Arial" w:hAnsi="Arial" w:cs="Arial"/>
              </w:rPr>
              <w:t xml:space="preserve"> </w:t>
            </w:r>
            <w:r w:rsidRPr="00AD2A60">
              <w:rPr>
                <w:rFonts w:ascii="Arial" w:hAnsi="Arial" w:cs="Arial"/>
              </w:rPr>
              <w:t>mes</w:t>
            </w:r>
            <w:r w:rsidR="000F7C88">
              <w:rPr>
                <w:rFonts w:ascii="Arial" w:hAnsi="Arial" w:cs="Arial"/>
              </w:rPr>
              <w:t xml:space="preserve"> </w:t>
            </w:r>
            <w:r w:rsidRPr="00AD2A60">
              <w:rPr>
                <w:rFonts w:ascii="Arial" w:hAnsi="Arial" w:cs="Arial"/>
              </w:rPr>
              <w:t>se</w:t>
            </w:r>
            <w:r w:rsidR="000F7C88">
              <w:rPr>
                <w:rFonts w:ascii="Arial" w:hAnsi="Arial" w:cs="Arial"/>
              </w:rPr>
              <w:t xml:space="preserve"> </w:t>
            </w:r>
            <w:r w:rsidRPr="00AD2A60">
              <w:rPr>
                <w:rFonts w:ascii="Arial" w:hAnsi="Arial" w:cs="Arial"/>
              </w:rPr>
              <w:t>realizó el seguimiento de la formación</w:t>
            </w:r>
            <w:r w:rsidR="000F7C88">
              <w:rPr>
                <w:rFonts w:ascii="Arial" w:hAnsi="Arial" w:cs="Arial"/>
              </w:rPr>
              <w:t xml:space="preserve"> </w:t>
            </w:r>
            <w:r w:rsidRPr="00AD2A60">
              <w:rPr>
                <w:rFonts w:ascii="Arial" w:hAnsi="Arial" w:cs="Arial"/>
              </w:rPr>
              <w:t xml:space="preserve">titulada presencial </w:t>
            </w:r>
            <w:r w:rsidR="007F0FE6" w:rsidRPr="00AD2A60">
              <w:rPr>
                <w:rFonts w:ascii="Arial" w:hAnsi="Arial" w:cs="Arial"/>
              </w:rPr>
              <w:t>asignada</w:t>
            </w:r>
            <w:r w:rsidRPr="00AD2A60">
              <w:rPr>
                <w:rFonts w:ascii="Arial" w:hAnsi="Arial" w:cs="Arial"/>
              </w:rPr>
              <w:t>, referente a la</w:t>
            </w:r>
            <w:r w:rsidR="000F7C88">
              <w:rPr>
                <w:rFonts w:ascii="Arial" w:hAnsi="Arial" w:cs="Arial"/>
              </w:rPr>
              <w:t xml:space="preserve"> </w:t>
            </w:r>
            <w:r w:rsidRPr="00AD2A60">
              <w:rPr>
                <w:rFonts w:ascii="Arial" w:hAnsi="Arial" w:cs="Arial"/>
              </w:rPr>
              <w:t>entrega de evidencias, trabajos</w:t>
            </w:r>
            <w:r w:rsidR="000F7C88">
              <w:rPr>
                <w:rFonts w:ascii="Arial" w:hAnsi="Arial" w:cs="Arial"/>
              </w:rPr>
              <w:t xml:space="preserve"> </w:t>
            </w:r>
            <w:r w:rsidRPr="00AD2A60">
              <w:rPr>
                <w:rFonts w:ascii="Arial" w:hAnsi="Arial" w:cs="Arial"/>
              </w:rPr>
              <w:t>Planteados y asistencia a la formación</w:t>
            </w:r>
            <w:r w:rsidR="00351A90">
              <w:rPr>
                <w:rFonts w:ascii="Arial" w:hAnsi="Arial" w:cs="Arial"/>
              </w:rPr>
              <w:t xml:space="preserve"> </w:t>
            </w:r>
            <w:r w:rsidRPr="00AD2A60">
              <w:rPr>
                <w:rFonts w:ascii="Arial" w:hAnsi="Arial" w:cs="Arial"/>
              </w:rPr>
              <w:t>de</w:t>
            </w:r>
            <w:r w:rsidR="00351A90">
              <w:rPr>
                <w:rFonts w:ascii="Arial" w:hAnsi="Arial" w:cs="Arial"/>
              </w:rPr>
              <w:t xml:space="preserve"> </w:t>
            </w:r>
            <w:r w:rsidRPr="00AD2A60">
              <w:rPr>
                <w:rFonts w:ascii="Arial" w:hAnsi="Arial" w:cs="Arial"/>
              </w:rPr>
              <w:t>acuerdo</w:t>
            </w:r>
            <w:r w:rsidR="00351A90">
              <w:rPr>
                <w:rFonts w:ascii="Arial" w:hAnsi="Arial" w:cs="Arial"/>
              </w:rPr>
              <w:t xml:space="preserve"> </w:t>
            </w:r>
            <w:r w:rsidRPr="00AD2A60">
              <w:rPr>
                <w:rFonts w:ascii="Arial" w:hAnsi="Arial" w:cs="Arial"/>
              </w:rPr>
              <w:t>con</w:t>
            </w:r>
            <w:r w:rsidR="00351A90">
              <w:rPr>
                <w:rFonts w:ascii="Arial" w:hAnsi="Arial" w:cs="Arial"/>
              </w:rPr>
              <w:t xml:space="preserve"> </w:t>
            </w:r>
            <w:r w:rsidRPr="00AD2A60">
              <w:rPr>
                <w:rFonts w:ascii="Arial" w:hAnsi="Arial" w:cs="Arial"/>
              </w:rPr>
              <w:t>las</w:t>
            </w:r>
            <w:r w:rsidR="00351A90">
              <w:rPr>
                <w:rFonts w:ascii="Arial" w:hAnsi="Arial" w:cs="Arial"/>
              </w:rPr>
              <w:t xml:space="preserve"> </w:t>
            </w:r>
            <w:r w:rsidRPr="00AD2A60">
              <w:rPr>
                <w:rFonts w:ascii="Arial" w:hAnsi="Arial" w:cs="Arial"/>
              </w:rPr>
              <w:t>competencias</w:t>
            </w:r>
            <w:r w:rsidR="00351A90">
              <w:rPr>
                <w:rFonts w:ascii="Arial" w:hAnsi="Arial" w:cs="Arial"/>
              </w:rPr>
              <w:t xml:space="preserve"> </w:t>
            </w:r>
            <w:r w:rsidRPr="00AD2A60">
              <w:rPr>
                <w:rFonts w:ascii="Arial" w:hAnsi="Arial" w:cs="Arial"/>
              </w:rPr>
              <w:t>y</w:t>
            </w:r>
            <w:r w:rsidR="00351A90">
              <w:rPr>
                <w:rFonts w:ascii="Arial" w:hAnsi="Arial" w:cs="Arial"/>
              </w:rPr>
              <w:t xml:space="preserve"> </w:t>
            </w:r>
            <w:r w:rsidRPr="00AD2A60">
              <w:rPr>
                <w:rFonts w:ascii="Arial" w:hAnsi="Arial" w:cs="Arial"/>
              </w:rPr>
              <w:t>resultados</w:t>
            </w:r>
            <w:r w:rsidR="00351A90">
              <w:rPr>
                <w:rFonts w:ascii="Arial" w:hAnsi="Arial" w:cs="Arial"/>
              </w:rPr>
              <w:t xml:space="preserve"> </w:t>
            </w:r>
            <w:r w:rsidRPr="00AD2A60">
              <w:rPr>
                <w:rFonts w:ascii="Arial" w:hAnsi="Arial" w:cs="Arial"/>
              </w:rPr>
              <w:t>de</w:t>
            </w:r>
            <w:r w:rsidR="00351A90">
              <w:rPr>
                <w:rFonts w:ascii="Arial" w:hAnsi="Arial" w:cs="Arial"/>
              </w:rPr>
              <w:t xml:space="preserve"> </w:t>
            </w:r>
            <w:r w:rsidR="008357D1" w:rsidRPr="00AD2A60">
              <w:rPr>
                <w:rFonts w:ascii="Arial" w:hAnsi="Arial" w:cs="Arial"/>
              </w:rPr>
              <w:t>aprendizaje:</w:t>
            </w:r>
          </w:p>
          <w:p w:rsidR="0064321F" w:rsidRPr="00AD2A60" w:rsidRDefault="0064321F" w:rsidP="0064321F">
            <w:pPr>
              <w:spacing w:after="0" w:line="240" w:lineRule="auto"/>
              <w:jc w:val="both"/>
              <w:rPr>
                <w:rFonts w:ascii="Arial" w:eastAsiaTheme="minorEastAsia" w:hAnsi="Arial" w:cs="Arial"/>
                <w:lang w:eastAsia="es-CO"/>
              </w:rPr>
            </w:pPr>
          </w:p>
          <w:p w:rsidR="00AC765F" w:rsidRDefault="004A5CDE" w:rsidP="00AC765F">
            <w:pPr>
              <w:spacing w:after="0" w:line="240" w:lineRule="auto"/>
              <w:jc w:val="both"/>
              <w:rPr>
                <w:rFonts w:ascii="Arial" w:hAnsi="Arial" w:cs="Arial"/>
              </w:rPr>
            </w:pPr>
            <w:r>
              <w:rPr>
                <w:rFonts w:ascii="Arial" w:hAnsi="Arial" w:cs="Arial"/>
                <w:b/>
                <w:bCs/>
              </w:rPr>
              <w:t>FORMACION</w:t>
            </w:r>
            <w:r w:rsidR="00D15ED1" w:rsidRPr="00DA398C">
              <w:rPr>
                <w:rFonts w:ascii="Arial" w:hAnsi="Arial" w:cs="Arial"/>
                <w:b/>
                <w:bCs/>
              </w:rPr>
              <w:t xml:space="preserve"> TITULADA</w:t>
            </w:r>
          </w:p>
          <w:p w:rsidR="008F7DA1" w:rsidRDefault="008F7DA1" w:rsidP="008F7DA1">
            <w:pPr>
              <w:spacing w:after="0" w:line="240" w:lineRule="auto"/>
              <w:jc w:val="both"/>
              <w:rPr>
                <w:rFonts w:ascii="Arial" w:hAnsi="Arial" w:cs="Arial"/>
              </w:rPr>
            </w:pPr>
            <w:r>
              <w:rPr>
                <w:rFonts w:ascii="Arial" w:hAnsi="Arial" w:cs="Arial"/>
              </w:rPr>
              <w:t>.</w:t>
            </w:r>
          </w:p>
          <w:p w:rsidR="00AC765F" w:rsidRDefault="004A5CDE" w:rsidP="00AC765F">
            <w:pPr>
              <w:spacing w:after="0" w:line="240" w:lineRule="auto"/>
              <w:jc w:val="both"/>
              <w:rPr>
                <w:rFonts w:ascii="Arial" w:hAnsi="Arial" w:cs="Arial"/>
              </w:rPr>
            </w:pPr>
            <w:r w:rsidRPr="00A83B18">
              <w:rPr>
                <w:rFonts w:ascii="Arial" w:hAnsi="Arial" w:cs="Arial"/>
                <w:b/>
                <w:bCs/>
              </w:rPr>
              <w:t>2877365</w:t>
            </w:r>
            <w:r>
              <w:rPr>
                <w:rFonts w:ascii="Arial" w:hAnsi="Arial" w:cs="Arial"/>
                <w:b/>
                <w:bCs/>
              </w:rPr>
              <w:t xml:space="preserve"> </w:t>
            </w:r>
            <w:r w:rsidRPr="00A83B18">
              <w:rPr>
                <w:rFonts w:ascii="Arial" w:hAnsi="Arial" w:cs="Arial"/>
              </w:rPr>
              <w:t xml:space="preserve"> TECNICO DE ENFERMERA IBAGUE, practica</w:t>
            </w:r>
            <w:r>
              <w:rPr>
                <w:rFonts w:ascii="Arial" w:hAnsi="Arial" w:cs="Arial"/>
              </w:rPr>
              <w:t xml:space="preserve">  hospitalaria.</w:t>
            </w:r>
          </w:p>
          <w:p w:rsidR="00AC765F" w:rsidRPr="00AC765F" w:rsidRDefault="00AC765F" w:rsidP="00AC765F">
            <w:pPr>
              <w:spacing w:after="0" w:line="240" w:lineRule="auto"/>
              <w:jc w:val="both"/>
              <w:rPr>
                <w:rFonts w:ascii="Arial" w:hAnsi="Arial" w:cs="Arial"/>
              </w:rPr>
            </w:pPr>
            <w:r>
              <w:rPr>
                <w:rFonts w:ascii="Arial" w:hAnsi="Arial" w:cs="Arial"/>
                <w:b/>
                <w:bCs/>
              </w:rPr>
              <w:t xml:space="preserve">GERENTE  DE PROYECTOS </w:t>
            </w:r>
          </w:p>
          <w:p w:rsidR="00AC765F" w:rsidRDefault="00AC765F" w:rsidP="00AC765F">
            <w:pPr>
              <w:spacing w:after="0" w:line="240" w:lineRule="auto"/>
              <w:jc w:val="both"/>
              <w:rPr>
                <w:rFonts w:ascii="Arial" w:hAnsi="Arial" w:cs="Arial"/>
                <w:b/>
                <w:bCs/>
              </w:rPr>
            </w:pPr>
            <w:r w:rsidRPr="00DA398C">
              <w:rPr>
                <w:rFonts w:ascii="Arial" w:hAnsi="Arial" w:cs="Arial"/>
                <w:b/>
                <w:bCs/>
              </w:rPr>
              <w:t>FICHAS;</w:t>
            </w:r>
          </w:p>
          <w:p w:rsidR="00AC765F" w:rsidRPr="00324297" w:rsidRDefault="00AC765F" w:rsidP="00AC765F">
            <w:pPr>
              <w:spacing w:after="0" w:line="240" w:lineRule="auto"/>
              <w:jc w:val="both"/>
              <w:rPr>
                <w:rFonts w:ascii="Arial" w:hAnsi="Arial" w:cs="Arial"/>
                <w:bCs/>
              </w:rPr>
            </w:pPr>
            <w:r>
              <w:rPr>
                <w:rFonts w:ascii="Arial" w:hAnsi="Arial" w:cs="Arial"/>
                <w:b/>
                <w:bCs/>
              </w:rPr>
              <w:t xml:space="preserve">2922045 </w:t>
            </w:r>
            <w:r w:rsidRPr="00324297">
              <w:rPr>
                <w:rFonts w:ascii="Arial" w:hAnsi="Arial" w:cs="Arial"/>
                <w:bCs/>
              </w:rPr>
              <w:t>GESTION ADMINISTRATIVA DEL SECTOR SALUD.</w:t>
            </w:r>
          </w:p>
          <w:p w:rsidR="00AC765F" w:rsidRPr="00AD2A60" w:rsidRDefault="00AC765F" w:rsidP="00AC765F">
            <w:pPr>
              <w:spacing w:after="0" w:line="240" w:lineRule="auto"/>
              <w:jc w:val="both"/>
              <w:rPr>
                <w:rFonts w:ascii="Arial" w:hAnsi="Arial" w:cs="Arial"/>
              </w:rPr>
            </w:pPr>
            <w:r w:rsidRPr="00372706">
              <w:rPr>
                <w:rFonts w:ascii="Arial" w:hAnsi="Arial" w:cs="Arial"/>
                <w:b/>
                <w:bCs/>
                <w:sz w:val="20"/>
                <w:szCs w:val="20"/>
              </w:rPr>
              <w:t>2994202</w:t>
            </w:r>
            <w:r w:rsidRPr="00A83B18">
              <w:rPr>
                <w:rFonts w:ascii="Arial" w:hAnsi="Arial" w:cs="Arial"/>
                <w:b/>
                <w:bCs/>
              </w:rPr>
              <w:t xml:space="preserve"> </w:t>
            </w:r>
            <w:r w:rsidRPr="00A83B18">
              <w:rPr>
                <w:rFonts w:ascii="Arial" w:hAnsi="Arial" w:cs="Arial"/>
              </w:rPr>
              <w:t>TECNICO DE ENFERMERA IBAGUE</w:t>
            </w:r>
          </w:p>
        </w:tc>
        <w:tc>
          <w:tcPr>
            <w:tcW w:w="3686" w:type="dxa"/>
            <w:shd w:val="clear" w:color="auto" w:fill="auto"/>
          </w:tcPr>
          <w:p w:rsidR="00AC765F" w:rsidRDefault="00AC765F" w:rsidP="0064321F">
            <w:pPr>
              <w:autoSpaceDE w:val="0"/>
              <w:autoSpaceDN w:val="0"/>
              <w:adjustRightInd w:val="0"/>
              <w:spacing w:after="0" w:line="240" w:lineRule="auto"/>
              <w:jc w:val="both"/>
              <w:rPr>
                <w:rFonts w:ascii="Arial" w:eastAsiaTheme="minorEastAsia" w:hAnsi="Arial" w:cs="Arial"/>
                <w:lang w:eastAsia="es-CO"/>
              </w:rPr>
            </w:pPr>
          </w:p>
          <w:p w:rsidR="00AC765F" w:rsidRDefault="0064321F" w:rsidP="0064321F">
            <w:pPr>
              <w:autoSpaceDE w:val="0"/>
              <w:autoSpaceDN w:val="0"/>
              <w:adjustRightInd w:val="0"/>
              <w:spacing w:after="0" w:line="240" w:lineRule="auto"/>
              <w:jc w:val="both"/>
              <w:rPr>
                <w:rFonts w:ascii="Arial" w:eastAsiaTheme="minorEastAsia" w:hAnsi="Arial" w:cs="Arial"/>
                <w:lang w:eastAsia="es-CO"/>
              </w:rPr>
            </w:pPr>
            <w:r w:rsidRPr="00AD2A60">
              <w:rPr>
                <w:rFonts w:ascii="Arial" w:eastAsiaTheme="minorEastAsia" w:hAnsi="Arial" w:cs="Arial"/>
                <w:lang w:eastAsia="es-CO"/>
              </w:rPr>
              <w:t>El seguimiento a las distintas actividades de formación se logra evidenciar en: los formatos</w:t>
            </w:r>
            <w:r w:rsidR="00AC765F">
              <w:rPr>
                <w:rFonts w:ascii="Arial" w:eastAsiaTheme="minorEastAsia" w:hAnsi="Arial" w:cs="Arial"/>
                <w:lang w:eastAsia="es-CO"/>
              </w:rPr>
              <w:t xml:space="preserve"> y listas  de chequeo  para  la verificación de  las acciones de  formación.</w:t>
            </w:r>
            <w:r w:rsidRPr="00AD2A60">
              <w:rPr>
                <w:rFonts w:ascii="Arial" w:eastAsiaTheme="minorEastAsia" w:hAnsi="Arial" w:cs="Arial"/>
                <w:lang w:eastAsia="es-CO"/>
              </w:rPr>
              <w:t xml:space="preserve"> </w:t>
            </w:r>
          </w:p>
          <w:p w:rsidR="00AC765F" w:rsidRDefault="00AC765F" w:rsidP="0064321F">
            <w:pPr>
              <w:autoSpaceDE w:val="0"/>
              <w:autoSpaceDN w:val="0"/>
              <w:adjustRightInd w:val="0"/>
              <w:spacing w:after="0" w:line="240" w:lineRule="auto"/>
              <w:jc w:val="both"/>
              <w:rPr>
                <w:rFonts w:ascii="Arial" w:eastAsiaTheme="minorEastAsia" w:hAnsi="Arial" w:cs="Arial"/>
                <w:lang w:eastAsia="es-CO"/>
              </w:rPr>
            </w:pPr>
          </w:p>
          <w:p w:rsidR="00AC765F" w:rsidRDefault="00AC765F" w:rsidP="0064321F">
            <w:pPr>
              <w:autoSpaceDE w:val="0"/>
              <w:autoSpaceDN w:val="0"/>
              <w:adjustRightInd w:val="0"/>
              <w:spacing w:after="0" w:line="240" w:lineRule="auto"/>
              <w:jc w:val="both"/>
              <w:rPr>
                <w:rFonts w:ascii="Arial" w:eastAsiaTheme="minorEastAsia" w:hAnsi="Arial" w:cs="Arial"/>
                <w:lang w:eastAsia="es-CO"/>
              </w:rPr>
            </w:pPr>
          </w:p>
          <w:p w:rsidR="00AC765F" w:rsidRDefault="00AC765F" w:rsidP="0064321F">
            <w:pPr>
              <w:autoSpaceDE w:val="0"/>
              <w:autoSpaceDN w:val="0"/>
              <w:adjustRightInd w:val="0"/>
              <w:spacing w:after="0" w:line="240" w:lineRule="auto"/>
              <w:jc w:val="both"/>
              <w:rPr>
                <w:rFonts w:ascii="Arial" w:eastAsiaTheme="minorEastAsia" w:hAnsi="Arial" w:cs="Arial"/>
                <w:lang w:eastAsia="es-CO"/>
              </w:rPr>
            </w:pPr>
          </w:p>
          <w:p w:rsidR="00AC765F" w:rsidRDefault="00AC765F" w:rsidP="0064321F">
            <w:pPr>
              <w:autoSpaceDE w:val="0"/>
              <w:autoSpaceDN w:val="0"/>
              <w:adjustRightInd w:val="0"/>
              <w:spacing w:after="0" w:line="240" w:lineRule="auto"/>
              <w:jc w:val="both"/>
              <w:rPr>
                <w:rFonts w:ascii="Arial" w:eastAsiaTheme="minorEastAsia" w:hAnsi="Arial" w:cs="Arial"/>
                <w:lang w:eastAsia="es-CO"/>
              </w:rPr>
            </w:pPr>
          </w:p>
          <w:p w:rsidR="00113241" w:rsidRDefault="00113241" w:rsidP="0064321F">
            <w:pPr>
              <w:autoSpaceDE w:val="0"/>
              <w:autoSpaceDN w:val="0"/>
              <w:adjustRightInd w:val="0"/>
              <w:spacing w:after="0" w:line="240" w:lineRule="auto"/>
              <w:jc w:val="both"/>
              <w:rPr>
                <w:rFonts w:ascii="Arial" w:eastAsiaTheme="minorEastAsia" w:hAnsi="Arial" w:cs="Arial"/>
                <w:lang w:eastAsia="es-CO"/>
              </w:rPr>
            </w:pPr>
          </w:p>
          <w:p w:rsidR="00113241" w:rsidRDefault="00113241" w:rsidP="0064321F">
            <w:pPr>
              <w:autoSpaceDE w:val="0"/>
              <w:autoSpaceDN w:val="0"/>
              <w:adjustRightInd w:val="0"/>
              <w:spacing w:after="0" w:line="240" w:lineRule="auto"/>
              <w:jc w:val="both"/>
              <w:rPr>
                <w:rFonts w:ascii="Arial" w:eastAsiaTheme="minorEastAsia" w:hAnsi="Arial" w:cs="Arial"/>
                <w:lang w:eastAsia="es-CO"/>
              </w:rPr>
            </w:pPr>
          </w:p>
          <w:p w:rsidR="00113241" w:rsidRDefault="00113241" w:rsidP="0064321F">
            <w:pPr>
              <w:autoSpaceDE w:val="0"/>
              <w:autoSpaceDN w:val="0"/>
              <w:adjustRightInd w:val="0"/>
              <w:spacing w:after="0" w:line="240" w:lineRule="auto"/>
              <w:jc w:val="both"/>
              <w:rPr>
                <w:rFonts w:ascii="Arial" w:eastAsiaTheme="minorEastAsia" w:hAnsi="Arial" w:cs="Arial"/>
                <w:lang w:eastAsia="es-CO"/>
              </w:rPr>
            </w:pPr>
          </w:p>
          <w:p w:rsidR="0048594C" w:rsidRPr="00AD2A60" w:rsidRDefault="0048594C" w:rsidP="0064321F">
            <w:pPr>
              <w:autoSpaceDE w:val="0"/>
              <w:autoSpaceDN w:val="0"/>
              <w:adjustRightInd w:val="0"/>
              <w:spacing w:after="0" w:line="240" w:lineRule="auto"/>
              <w:jc w:val="both"/>
              <w:rPr>
                <w:rFonts w:ascii="Arial" w:eastAsiaTheme="minorEastAsia" w:hAnsi="Arial" w:cs="Arial"/>
                <w:lang w:eastAsia="es-CO"/>
              </w:rPr>
            </w:pPr>
            <w:r w:rsidRPr="002874F3">
              <w:rPr>
                <w:rFonts w:ascii="Arial" w:hAnsi="Arial" w:cs="Arial"/>
                <w:color w:val="000000" w:themeColor="text1"/>
              </w:rPr>
              <w:t>Se puede evidenc</w:t>
            </w:r>
            <w:r w:rsidR="00351A90">
              <w:rPr>
                <w:rFonts w:ascii="Arial" w:hAnsi="Arial" w:cs="Arial"/>
                <w:color w:val="000000" w:themeColor="text1"/>
              </w:rPr>
              <w:t>iar en la plataforma Sena Sofia</w:t>
            </w:r>
            <w:r w:rsidRPr="002874F3">
              <w:rPr>
                <w:rFonts w:ascii="Arial" w:hAnsi="Arial" w:cs="Arial"/>
                <w:color w:val="000000" w:themeColor="text1"/>
              </w:rPr>
              <w:t>plus-</w:t>
            </w:r>
            <w:r w:rsidR="00CE3B6F">
              <w:rPr>
                <w:rFonts w:ascii="Arial" w:hAnsi="Arial" w:cs="Arial"/>
                <w:color w:val="000000" w:themeColor="text1"/>
              </w:rPr>
              <w:t xml:space="preserve"> verificación </w:t>
            </w:r>
            <w:r w:rsidR="00D15ED1">
              <w:rPr>
                <w:rFonts w:ascii="Arial" w:hAnsi="Arial" w:cs="Arial"/>
                <w:color w:val="000000" w:themeColor="text1"/>
              </w:rPr>
              <w:t>reporte de juicios</w:t>
            </w:r>
            <w:r w:rsidRPr="002874F3">
              <w:rPr>
                <w:rFonts w:ascii="Arial" w:hAnsi="Arial" w:cs="Arial"/>
                <w:color w:val="000000" w:themeColor="text1"/>
              </w:rPr>
              <w:t xml:space="preserve"> evaluativos </w:t>
            </w:r>
            <w:r>
              <w:rPr>
                <w:rFonts w:ascii="Arial" w:hAnsi="Arial" w:cs="Arial"/>
                <w:color w:val="000000" w:themeColor="text1"/>
              </w:rPr>
              <w:t xml:space="preserve">respectivos de    cada </w:t>
            </w:r>
            <w:r w:rsidR="00CE3B6F">
              <w:rPr>
                <w:rFonts w:ascii="Arial" w:hAnsi="Arial" w:cs="Arial"/>
                <w:color w:val="000000" w:themeColor="text1"/>
              </w:rPr>
              <w:t>titulación</w:t>
            </w:r>
            <w:r w:rsidR="00FD38B3">
              <w:rPr>
                <w:rFonts w:ascii="Arial" w:hAnsi="Arial" w:cs="Arial"/>
                <w:color w:val="000000" w:themeColor="text1"/>
              </w:rPr>
              <w:t xml:space="preserve"> por parte del equipo  de trabajo asignado a las fichas.</w:t>
            </w:r>
          </w:p>
          <w:p w:rsidR="0064321F" w:rsidRPr="00AD2A60" w:rsidRDefault="0064321F" w:rsidP="0064321F">
            <w:pPr>
              <w:autoSpaceDE w:val="0"/>
              <w:autoSpaceDN w:val="0"/>
              <w:adjustRightInd w:val="0"/>
              <w:spacing w:after="0" w:line="240" w:lineRule="auto"/>
              <w:jc w:val="both"/>
              <w:rPr>
                <w:rFonts w:ascii="Arial" w:eastAsiaTheme="minorEastAsia" w:hAnsi="Arial" w:cs="Arial"/>
                <w:lang w:eastAsia="es-CO"/>
              </w:rPr>
            </w:pPr>
          </w:p>
          <w:p w:rsidR="0064321F" w:rsidRPr="0048594C" w:rsidRDefault="0064321F" w:rsidP="00B20747">
            <w:pPr>
              <w:spacing w:line="240" w:lineRule="auto"/>
              <w:jc w:val="both"/>
              <w:rPr>
                <w:rFonts w:ascii="Arial" w:eastAsiaTheme="minorEastAsia" w:hAnsi="Arial" w:cs="Arial"/>
                <w:lang w:eastAsia="es-CO"/>
              </w:rPr>
            </w:pPr>
          </w:p>
        </w:tc>
      </w:tr>
      <w:tr w:rsidR="0064321F" w:rsidRPr="00353A87" w:rsidTr="00A736A7">
        <w:tc>
          <w:tcPr>
            <w:tcW w:w="568" w:type="dxa"/>
            <w:shd w:val="clear" w:color="auto" w:fill="auto"/>
          </w:tcPr>
          <w:p w:rsidR="0064321F" w:rsidRPr="001A622A" w:rsidRDefault="0064321F" w:rsidP="0064321F">
            <w:pPr>
              <w:spacing w:after="0" w:line="240" w:lineRule="auto"/>
              <w:rPr>
                <w:rFonts w:ascii="Arial" w:hAnsi="Arial" w:cs="Arial"/>
              </w:rPr>
            </w:pPr>
            <w:r w:rsidRPr="001A622A">
              <w:rPr>
                <w:rFonts w:ascii="Arial" w:eastAsiaTheme="minorEastAsia" w:hAnsi="Arial" w:cs="Arial"/>
                <w:lang w:eastAsia="es-CO"/>
              </w:rPr>
              <w:t>16.</w:t>
            </w:r>
          </w:p>
        </w:tc>
        <w:tc>
          <w:tcPr>
            <w:tcW w:w="2523" w:type="dxa"/>
            <w:shd w:val="clear" w:color="auto" w:fill="auto"/>
          </w:tcPr>
          <w:p w:rsidR="0064321F" w:rsidRPr="001A622A" w:rsidRDefault="0064321F" w:rsidP="0064321F">
            <w:pPr>
              <w:autoSpaceDE w:val="0"/>
              <w:autoSpaceDN w:val="0"/>
              <w:adjustRightInd w:val="0"/>
              <w:spacing w:after="0" w:line="240" w:lineRule="auto"/>
              <w:jc w:val="both"/>
              <w:rPr>
                <w:rFonts w:ascii="Arial" w:eastAsiaTheme="minorEastAsia" w:hAnsi="Arial" w:cs="Arial"/>
                <w:lang w:eastAsia="es-CO"/>
              </w:rPr>
            </w:pPr>
            <w:r w:rsidRPr="001A622A">
              <w:rPr>
                <w:rFonts w:ascii="Arial" w:eastAsiaTheme="minorEastAsia" w:hAnsi="Arial" w:cs="Arial"/>
                <w:lang w:eastAsia="es-CO"/>
              </w:rPr>
              <w:t xml:space="preserve">Actuar como gestor de proyectos para apoyar </w:t>
            </w:r>
            <w:r w:rsidRPr="001A622A">
              <w:rPr>
                <w:rFonts w:ascii="Arial" w:eastAsiaTheme="minorEastAsia" w:hAnsi="Arial" w:cs="Arial"/>
                <w:lang w:eastAsia="es-CO"/>
              </w:rPr>
              <w:lastRenderedPageBreak/>
              <w:t>la programación y seguimiento de la formación por proyecto o conjunto de proyectos por redes tecnológicas que garanticen la integralidad en la ejecución del proceso de aprendizaje.</w:t>
            </w:r>
          </w:p>
        </w:tc>
        <w:tc>
          <w:tcPr>
            <w:tcW w:w="3714" w:type="dxa"/>
            <w:shd w:val="clear" w:color="auto" w:fill="auto"/>
          </w:tcPr>
          <w:p w:rsidR="008F7DA1" w:rsidRDefault="008F7DA1" w:rsidP="00302074">
            <w:pPr>
              <w:spacing w:after="0" w:line="240" w:lineRule="auto"/>
              <w:jc w:val="both"/>
              <w:rPr>
                <w:rFonts w:ascii="Arial" w:hAnsi="Arial" w:cs="Arial"/>
              </w:rPr>
            </w:pPr>
            <w:r>
              <w:rPr>
                <w:rFonts w:ascii="Arial" w:hAnsi="Arial" w:cs="Arial"/>
              </w:rPr>
              <w:lastRenderedPageBreak/>
              <w:t xml:space="preserve">-seguimiento  a la formación frente a la planeación pedagógica de las  </w:t>
            </w:r>
            <w:r>
              <w:rPr>
                <w:rFonts w:ascii="Arial" w:hAnsi="Arial" w:cs="Arial"/>
              </w:rPr>
              <w:lastRenderedPageBreak/>
              <w:t xml:space="preserve">fichas asignadas. </w:t>
            </w:r>
          </w:p>
          <w:p w:rsidR="00302074" w:rsidRDefault="008F7DA1" w:rsidP="00302074">
            <w:pPr>
              <w:spacing w:after="0" w:line="240" w:lineRule="auto"/>
              <w:jc w:val="both"/>
              <w:rPr>
                <w:rFonts w:ascii="Arial" w:hAnsi="Arial" w:cs="Arial"/>
                <w:b/>
                <w:bCs/>
              </w:rPr>
            </w:pPr>
            <w:r>
              <w:rPr>
                <w:rFonts w:ascii="Arial" w:hAnsi="Arial" w:cs="Arial"/>
              </w:rPr>
              <w:t>-</w:t>
            </w:r>
            <w:r w:rsidR="00F9436A">
              <w:rPr>
                <w:rFonts w:ascii="Arial" w:hAnsi="Arial" w:cs="Arial"/>
              </w:rPr>
              <w:t>Co</w:t>
            </w:r>
            <w:r w:rsidR="00302074">
              <w:rPr>
                <w:rFonts w:ascii="Arial" w:hAnsi="Arial" w:cs="Arial"/>
              </w:rPr>
              <w:t xml:space="preserve">mo </w:t>
            </w:r>
            <w:r w:rsidR="00302074" w:rsidRPr="001A622A">
              <w:rPr>
                <w:rFonts w:ascii="Arial" w:hAnsi="Arial" w:cs="Arial"/>
              </w:rPr>
              <w:t>gerente</w:t>
            </w:r>
            <w:r w:rsidR="00AB5599" w:rsidRPr="001A622A">
              <w:rPr>
                <w:rFonts w:ascii="Arial" w:hAnsi="Arial" w:cs="Arial"/>
              </w:rPr>
              <w:t xml:space="preserve"> de proyectos </w:t>
            </w:r>
            <w:r w:rsidR="00302074">
              <w:rPr>
                <w:rFonts w:ascii="Arial" w:hAnsi="Arial" w:cs="Arial"/>
              </w:rPr>
              <w:t>de la ficha</w:t>
            </w:r>
            <w:r>
              <w:rPr>
                <w:rFonts w:ascii="Arial" w:hAnsi="Arial" w:cs="Arial"/>
              </w:rPr>
              <w:t>s;</w:t>
            </w:r>
            <w:r w:rsidR="00302074">
              <w:rPr>
                <w:rFonts w:ascii="Arial" w:hAnsi="Arial" w:cs="Arial"/>
              </w:rPr>
              <w:t xml:space="preserve"> </w:t>
            </w:r>
            <w:r w:rsidR="00302074">
              <w:rPr>
                <w:rFonts w:ascii="Arial" w:hAnsi="Arial" w:cs="Arial"/>
                <w:b/>
                <w:bCs/>
              </w:rPr>
              <w:t xml:space="preserve">2922045 </w:t>
            </w:r>
            <w:r w:rsidR="00302074" w:rsidRPr="00513D49">
              <w:rPr>
                <w:rFonts w:ascii="Arial" w:hAnsi="Arial" w:cs="Arial"/>
                <w:bCs/>
              </w:rPr>
              <w:t xml:space="preserve">GESTION ADMINISTRATIVA DEL SECTOR </w:t>
            </w:r>
            <w:r w:rsidR="00841AEA" w:rsidRPr="00513D49">
              <w:rPr>
                <w:rFonts w:ascii="Arial" w:hAnsi="Arial" w:cs="Arial"/>
                <w:bCs/>
              </w:rPr>
              <w:t>SALUD,</w:t>
            </w:r>
            <w:r w:rsidRPr="00372706">
              <w:rPr>
                <w:rFonts w:ascii="Arial" w:hAnsi="Arial" w:cs="Arial"/>
                <w:b/>
                <w:bCs/>
                <w:sz w:val="20"/>
                <w:szCs w:val="20"/>
              </w:rPr>
              <w:t xml:space="preserve"> 2994202</w:t>
            </w:r>
            <w:r w:rsidRPr="00A83B18">
              <w:rPr>
                <w:rFonts w:ascii="Arial" w:hAnsi="Arial" w:cs="Arial"/>
                <w:b/>
                <w:bCs/>
              </w:rPr>
              <w:t xml:space="preserve"> </w:t>
            </w:r>
            <w:r w:rsidRPr="00513D49">
              <w:rPr>
                <w:rFonts w:ascii="Arial" w:hAnsi="Arial" w:cs="Arial"/>
              </w:rPr>
              <w:t>TECNICO DE ENFERMERA</w:t>
            </w:r>
            <w:r w:rsidRPr="00A83B18">
              <w:rPr>
                <w:rFonts w:ascii="Arial" w:hAnsi="Arial" w:cs="Arial"/>
              </w:rPr>
              <w:t xml:space="preserve"> IBAGUE</w:t>
            </w:r>
            <w:r>
              <w:rPr>
                <w:rFonts w:ascii="Arial" w:hAnsi="Arial" w:cs="Arial"/>
                <w:b/>
                <w:bCs/>
              </w:rPr>
              <w:t xml:space="preserve"> </w:t>
            </w:r>
            <w:r w:rsidR="005A1250" w:rsidRPr="005A1250">
              <w:rPr>
                <w:rFonts w:ascii="Arial" w:hAnsi="Arial" w:cs="Arial"/>
              </w:rPr>
              <w:t>relaciona las acciones</w:t>
            </w:r>
            <w:r w:rsidR="00BE4F30" w:rsidRPr="005A1250">
              <w:rPr>
                <w:rFonts w:ascii="Arial" w:hAnsi="Arial" w:cs="Arial"/>
              </w:rPr>
              <w:t xml:space="preserve"> solicitadas por   coordinación académica</w:t>
            </w:r>
            <w:r w:rsidR="00C31E28">
              <w:rPr>
                <w:rFonts w:ascii="Arial" w:hAnsi="Arial" w:cs="Arial"/>
                <w:b/>
                <w:bCs/>
              </w:rPr>
              <w:t>.</w:t>
            </w:r>
          </w:p>
          <w:p w:rsidR="0064321F" w:rsidRPr="001A622A" w:rsidRDefault="0064321F" w:rsidP="0064321F">
            <w:pPr>
              <w:spacing w:line="240" w:lineRule="auto"/>
              <w:jc w:val="both"/>
              <w:rPr>
                <w:rFonts w:ascii="Arial" w:hAnsi="Arial" w:cs="Arial"/>
                <w:color w:val="000000"/>
              </w:rPr>
            </w:pPr>
          </w:p>
        </w:tc>
        <w:tc>
          <w:tcPr>
            <w:tcW w:w="3686" w:type="dxa"/>
            <w:shd w:val="clear" w:color="auto" w:fill="auto"/>
          </w:tcPr>
          <w:p w:rsidR="0064321F" w:rsidRDefault="005A1250" w:rsidP="0064321F">
            <w:pPr>
              <w:autoSpaceDE w:val="0"/>
              <w:autoSpaceDN w:val="0"/>
              <w:adjustRightInd w:val="0"/>
              <w:spacing w:after="0" w:line="240" w:lineRule="auto"/>
              <w:jc w:val="both"/>
              <w:rPr>
                <w:rFonts w:ascii="Arial" w:hAnsi="Arial" w:cs="Arial"/>
                <w:b/>
                <w:bCs/>
              </w:rPr>
            </w:pPr>
            <w:r>
              <w:rPr>
                <w:rFonts w:ascii="Arial" w:hAnsi="Arial" w:cs="Arial"/>
              </w:rPr>
              <w:lastRenderedPageBreak/>
              <w:t>-</w:t>
            </w:r>
            <w:r w:rsidR="00AB5599" w:rsidRPr="001A622A">
              <w:rPr>
                <w:rFonts w:ascii="Arial" w:hAnsi="Arial" w:cs="Arial"/>
              </w:rPr>
              <w:t xml:space="preserve">se </w:t>
            </w:r>
            <w:r>
              <w:rPr>
                <w:rFonts w:ascii="Arial" w:hAnsi="Arial" w:cs="Arial"/>
              </w:rPr>
              <w:t xml:space="preserve">verificar la planeación pedagógica </w:t>
            </w:r>
            <w:r>
              <w:rPr>
                <w:rFonts w:ascii="Arial" w:hAnsi="Arial" w:cs="Arial"/>
                <w:spacing w:val="-1"/>
              </w:rPr>
              <w:t>que reposa en</w:t>
            </w:r>
            <w:r w:rsidR="00841AEA">
              <w:rPr>
                <w:rFonts w:ascii="Arial" w:hAnsi="Arial" w:cs="Arial"/>
              </w:rPr>
              <w:t xml:space="preserve"> la </w:t>
            </w:r>
            <w:r w:rsidR="00841AEA">
              <w:rPr>
                <w:rFonts w:ascii="Arial" w:hAnsi="Arial" w:cs="Arial"/>
              </w:rPr>
              <w:lastRenderedPageBreak/>
              <w:t xml:space="preserve">plataforma </w:t>
            </w:r>
            <w:r w:rsidR="003A6327" w:rsidRPr="00841AEA">
              <w:rPr>
                <w:rFonts w:ascii="Arial" w:hAnsi="Arial" w:cs="Arial"/>
                <w:b/>
                <w:bCs/>
              </w:rPr>
              <w:t>sofiaplus</w:t>
            </w:r>
            <w:r w:rsidR="008F7DA1">
              <w:rPr>
                <w:rFonts w:ascii="Arial" w:hAnsi="Arial" w:cs="Arial"/>
                <w:b/>
                <w:bCs/>
              </w:rPr>
              <w:t xml:space="preserve"> </w:t>
            </w:r>
            <w:r w:rsidR="00C43C27">
              <w:rPr>
                <w:rFonts w:ascii="Arial" w:hAnsi="Arial" w:cs="Arial"/>
              </w:rPr>
              <w:t>aprobada desde</w:t>
            </w:r>
            <w:r w:rsidR="00841AEA">
              <w:rPr>
                <w:rFonts w:ascii="Arial" w:hAnsi="Arial" w:cs="Arial"/>
              </w:rPr>
              <w:t xml:space="preserve"> la coordinación</w:t>
            </w:r>
            <w:r w:rsidR="00E47A31">
              <w:rPr>
                <w:rFonts w:ascii="Arial" w:hAnsi="Arial" w:cs="Arial"/>
              </w:rPr>
              <w:t xml:space="preserve"> desde la plataforma senaplanet.</w:t>
            </w:r>
          </w:p>
          <w:p w:rsidR="00BE4F30" w:rsidRDefault="005A1250" w:rsidP="0064321F">
            <w:pPr>
              <w:autoSpaceDE w:val="0"/>
              <w:autoSpaceDN w:val="0"/>
              <w:adjustRightInd w:val="0"/>
              <w:spacing w:after="0" w:line="240" w:lineRule="auto"/>
              <w:jc w:val="both"/>
              <w:rPr>
                <w:rFonts w:ascii="Arial" w:eastAsiaTheme="minorEastAsia" w:hAnsi="Arial" w:cs="Arial"/>
                <w:lang w:eastAsia="es-CO"/>
              </w:rPr>
            </w:pPr>
            <w:r>
              <w:rPr>
                <w:rFonts w:ascii="Arial" w:eastAsiaTheme="minorEastAsia" w:hAnsi="Arial" w:cs="Arial"/>
                <w:lang w:eastAsia="es-CO"/>
              </w:rPr>
              <w:t>-</w:t>
            </w:r>
            <w:r w:rsidR="00BE4F30">
              <w:rPr>
                <w:rFonts w:ascii="Arial" w:eastAsiaTheme="minorEastAsia" w:hAnsi="Arial" w:cs="Arial"/>
                <w:lang w:eastAsia="es-CO"/>
              </w:rPr>
              <w:t xml:space="preserve">Envió </w:t>
            </w:r>
            <w:r w:rsidR="00BE4F30" w:rsidRPr="008B06DD">
              <w:rPr>
                <w:rFonts w:ascii="Arial" w:hAnsi="Arial" w:cs="Arial"/>
              </w:rPr>
              <w:t>formato</w:t>
            </w:r>
            <w:r w:rsidR="00BE4F30">
              <w:rPr>
                <w:rFonts w:ascii="Arial" w:eastAsiaTheme="minorEastAsia" w:hAnsi="Arial" w:cs="Arial"/>
                <w:lang w:eastAsia="es-CO"/>
              </w:rPr>
              <w:t xml:space="preserve"> de </w:t>
            </w:r>
            <w:r w:rsidR="0073747B" w:rsidRPr="006811CD">
              <w:rPr>
                <w:rFonts w:ascii="Arial" w:eastAsiaTheme="minorEastAsia" w:hAnsi="Arial" w:cs="Arial"/>
                <w:lang w:eastAsia="es-CO"/>
              </w:rPr>
              <w:t>GOR-F-084</w:t>
            </w:r>
            <w:r w:rsidR="0073747B">
              <w:rPr>
                <w:rFonts w:ascii="Arial" w:eastAsiaTheme="minorEastAsia" w:hAnsi="Arial" w:cs="Arial"/>
                <w:lang w:eastAsia="es-CO"/>
              </w:rPr>
              <w:t xml:space="preserve"> </w:t>
            </w:r>
            <w:r w:rsidR="0073747B" w:rsidRPr="006811CD">
              <w:rPr>
                <w:rFonts w:ascii="Arial" w:eastAsiaTheme="minorEastAsia" w:hAnsi="Arial" w:cs="Arial"/>
                <w:lang w:eastAsia="es-CO"/>
              </w:rPr>
              <w:t>Formato</w:t>
            </w:r>
            <w:r w:rsidR="0073747B">
              <w:rPr>
                <w:rFonts w:ascii="Arial" w:eastAsiaTheme="minorEastAsia" w:hAnsi="Arial" w:cs="Arial"/>
                <w:lang w:eastAsia="es-CO"/>
              </w:rPr>
              <w:t xml:space="preserve"> </w:t>
            </w:r>
            <w:r w:rsidR="0073747B" w:rsidRPr="006811CD">
              <w:rPr>
                <w:rFonts w:ascii="Arial" w:eastAsiaTheme="minorEastAsia" w:hAnsi="Arial" w:cs="Arial"/>
                <w:lang w:eastAsia="es-CO"/>
              </w:rPr>
              <w:t>de</w:t>
            </w:r>
            <w:r w:rsidR="0073747B">
              <w:rPr>
                <w:rFonts w:ascii="Arial" w:eastAsiaTheme="minorEastAsia" w:hAnsi="Arial" w:cs="Arial"/>
                <w:lang w:eastAsia="es-CO"/>
              </w:rPr>
              <w:t xml:space="preserve"> </w:t>
            </w:r>
            <w:r w:rsidR="0073747B" w:rsidRPr="006811CD">
              <w:rPr>
                <w:rFonts w:ascii="Arial" w:eastAsiaTheme="minorEastAsia" w:hAnsi="Arial" w:cs="Arial"/>
                <w:lang w:eastAsia="es-CO"/>
              </w:rPr>
              <w:t>Acta</w:t>
            </w:r>
            <w:r w:rsidR="0073747B">
              <w:rPr>
                <w:rFonts w:ascii="Arial" w:eastAsiaTheme="minorEastAsia" w:hAnsi="Arial" w:cs="Arial"/>
                <w:lang w:eastAsia="es-CO"/>
              </w:rPr>
              <w:t xml:space="preserve"> </w:t>
            </w:r>
            <w:r w:rsidR="0073747B" w:rsidRPr="006811CD">
              <w:rPr>
                <w:rFonts w:ascii="Arial" w:eastAsiaTheme="minorEastAsia" w:hAnsi="Arial" w:cs="Arial"/>
                <w:lang w:eastAsia="es-CO"/>
              </w:rPr>
              <w:t>V02 COMITE 2922045</w:t>
            </w:r>
            <w:r w:rsidR="00BE4F30">
              <w:rPr>
                <w:rFonts w:ascii="Arial" w:eastAsiaTheme="minorEastAsia" w:hAnsi="Arial" w:cs="Arial"/>
                <w:lang w:eastAsia="es-CO"/>
              </w:rPr>
              <w:t>TGASS a coordinación académica.</w:t>
            </w:r>
          </w:p>
          <w:p w:rsidR="008F7DA1" w:rsidRDefault="008F7DA1" w:rsidP="0064321F">
            <w:pPr>
              <w:autoSpaceDE w:val="0"/>
              <w:autoSpaceDN w:val="0"/>
              <w:adjustRightInd w:val="0"/>
              <w:spacing w:after="0" w:line="240" w:lineRule="auto"/>
              <w:jc w:val="both"/>
              <w:rPr>
                <w:rFonts w:ascii="Arial" w:eastAsiaTheme="minorEastAsia" w:hAnsi="Arial" w:cs="Arial"/>
                <w:lang w:eastAsia="es-CO"/>
              </w:rPr>
            </w:pPr>
            <w:r>
              <w:rPr>
                <w:rFonts w:ascii="Arial" w:eastAsiaTheme="minorEastAsia" w:hAnsi="Arial" w:cs="Arial"/>
                <w:lang w:eastAsia="es-CO"/>
              </w:rPr>
              <w:t xml:space="preserve">-coordinar actividades referidas </w:t>
            </w:r>
            <w:r w:rsidR="001F2FEB">
              <w:rPr>
                <w:rFonts w:ascii="Arial" w:eastAsiaTheme="minorEastAsia" w:hAnsi="Arial" w:cs="Arial"/>
                <w:lang w:eastAsia="es-CO"/>
              </w:rPr>
              <w:t xml:space="preserve">desde  la  coordinación  académica. </w:t>
            </w:r>
          </w:p>
          <w:p w:rsidR="00D64C61" w:rsidRPr="00D64C61" w:rsidRDefault="00D64C61" w:rsidP="00D64C61">
            <w:pPr>
              <w:autoSpaceDE w:val="0"/>
              <w:autoSpaceDN w:val="0"/>
              <w:adjustRightInd w:val="0"/>
              <w:spacing w:after="0" w:line="240" w:lineRule="auto"/>
              <w:jc w:val="both"/>
              <w:rPr>
                <w:rFonts w:ascii="Arial" w:hAnsi="Arial" w:cs="Arial"/>
              </w:rPr>
            </w:pPr>
            <w:r>
              <w:rPr>
                <w:rFonts w:ascii="Arial" w:eastAsiaTheme="minorEastAsia" w:hAnsi="Arial" w:cs="Arial"/>
                <w:lang w:eastAsia="es-CO"/>
              </w:rPr>
              <w:t>-</w:t>
            </w:r>
            <w:r w:rsidRPr="00D64C61">
              <w:rPr>
                <w:rFonts w:ascii="Arial" w:hAnsi="Arial" w:cs="Arial"/>
                <w:b/>
                <w:bCs/>
              </w:rPr>
              <w:t xml:space="preserve">GC_65696522_12024 </w:t>
            </w:r>
          </w:p>
          <w:p w:rsidR="00D64C61" w:rsidRPr="001A622A" w:rsidRDefault="00513D49" w:rsidP="00D64C61">
            <w:pPr>
              <w:autoSpaceDE w:val="0"/>
              <w:autoSpaceDN w:val="0"/>
              <w:adjustRightInd w:val="0"/>
              <w:spacing w:after="0" w:line="240" w:lineRule="auto"/>
              <w:jc w:val="both"/>
              <w:rPr>
                <w:rFonts w:ascii="Arial" w:eastAsiaTheme="minorEastAsia" w:hAnsi="Arial" w:cs="Arial"/>
                <w:lang w:eastAsia="es-CO"/>
              </w:rPr>
            </w:pPr>
            <w:r>
              <w:rPr>
                <w:rFonts w:ascii="Arial" w:hAnsi="Arial" w:cs="Arial"/>
                <w:b/>
                <w:bCs/>
              </w:rPr>
              <w:t>_ DIC</w:t>
            </w:r>
            <w:r w:rsidR="00D64C61" w:rsidRPr="00D64C61">
              <w:rPr>
                <w:rFonts w:ascii="Arial" w:hAnsi="Arial" w:cs="Arial"/>
                <w:b/>
                <w:bCs/>
              </w:rPr>
              <w:t>_2024.zip</w:t>
            </w:r>
            <w:r w:rsidR="00D64C61">
              <w:rPr>
                <w:b/>
                <w:bCs/>
              </w:rPr>
              <w:t xml:space="preserve"> </w:t>
            </w:r>
          </w:p>
        </w:tc>
      </w:tr>
      <w:tr w:rsidR="0064321F" w:rsidRPr="00353A87" w:rsidTr="00A736A7">
        <w:tc>
          <w:tcPr>
            <w:tcW w:w="568" w:type="dxa"/>
            <w:shd w:val="clear" w:color="auto" w:fill="auto"/>
          </w:tcPr>
          <w:p w:rsidR="0064321F" w:rsidRPr="001A622A" w:rsidRDefault="0064321F" w:rsidP="0064321F">
            <w:pPr>
              <w:spacing w:after="0" w:line="240" w:lineRule="auto"/>
              <w:rPr>
                <w:rFonts w:ascii="Arial" w:hAnsi="Arial" w:cs="Arial"/>
              </w:rPr>
            </w:pPr>
            <w:r w:rsidRPr="001A622A">
              <w:rPr>
                <w:rFonts w:ascii="Arial" w:eastAsiaTheme="minorEastAsia" w:hAnsi="Arial" w:cs="Arial"/>
                <w:lang w:eastAsia="es-CO"/>
              </w:rPr>
              <w:lastRenderedPageBreak/>
              <w:t>17</w:t>
            </w:r>
            <w:r w:rsidRPr="001A622A">
              <w:rPr>
                <w:rFonts w:ascii="Arial" w:hAnsi="Arial" w:cs="Arial"/>
              </w:rPr>
              <w:t>.</w:t>
            </w:r>
          </w:p>
        </w:tc>
        <w:tc>
          <w:tcPr>
            <w:tcW w:w="2523" w:type="dxa"/>
            <w:shd w:val="clear" w:color="auto" w:fill="auto"/>
          </w:tcPr>
          <w:p w:rsidR="0064321F" w:rsidRPr="001A622A" w:rsidRDefault="0064321F" w:rsidP="0064321F">
            <w:pPr>
              <w:autoSpaceDE w:val="0"/>
              <w:autoSpaceDN w:val="0"/>
              <w:adjustRightInd w:val="0"/>
              <w:spacing w:after="0" w:line="240" w:lineRule="auto"/>
              <w:jc w:val="both"/>
              <w:rPr>
                <w:rFonts w:ascii="Arial" w:eastAsiaTheme="minorEastAsia" w:hAnsi="Arial" w:cs="Arial"/>
                <w:lang w:eastAsia="es-CO"/>
              </w:rPr>
            </w:pPr>
            <w:r w:rsidRPr="001A622A">
              <w:rPr>
                <w:rFonts w:ascii="Arial" w:eastAsiaTheme="minorEastAsia" w:hAnsi="Arial" w:cs="Arial"/>
                <w:lang w:eastAsia="es-CO"/>
              </w:rPr>
              <w:t>Aplicar en el desarrollo del proceso de formación las competencias en el manejo de Sofía Plus, TIC, plataforma virtual (Blackboard - Moodle), Territorium y formación por proyectos; así mismo la implementación de las TICS en los encuentros sincrónicos y asincrónicos que lo ameriten en las plataformas Microsoft Teams, Google Meet y demás disponibles en los procesos de formación en la web.</w:t>
            </w:r>
          </w:p>
        </w:tc>
        <w:tc>
          <w:tcPr>
            <w:tcW w:w="3714" w:type="dxa"/>
            <w:shd w:val="clear" w:color="auto" w:fill="auto"/>
          </w:tcPr>
          <w:p w:rsidR="0064321F" w:rsidRPr="001A622A" w:rsidRDefault="00A37495" w:rsidP="0064321F">
            <w:pPr>
              <w:pStyle w:val="Sinespaciado"/>
              <w:jc w:val="both"/>
              <w:rPr>
                <w:rFonts w:ascii="Arial" w:hAnsi="Arial" w:cs="Arial"/>
              </w:rPr>
            </w:pPr>
            <w:r w:rsidRPr="001A622A">
              <w:rPr>
                <w:rFonts w:ascii="Arial" w:hAnsi="Arial" w:cs="Arial"/>
                <w:color w:val="000000" w:themeColor="text1"/>
              </w:rPr>
              <w:t xml:space="preserve">Para el presente periodo se hizo uso de la plataforma </w:t>
            </w:r>
            <w:r w:rsidR="00D64C61">
              <w:rPr>
                <w:rFonts w:ascii="Arial" w:hAnsi="Arial" w:cs="Arial"/>
                <w:color w:val="000000" w:themeColor="text1"/>
              </w:rPr>
              <w:t>Sofia</w:t>
            </w:r>
            <w:r w:rsidR="00244957" w:rsidRPr="001A622A">
              <w:rPr>
                <w:rFonts w:ascii="Arial" w:hAnsi="Arial" w:cs="Arial"/>
                <w:color w:val="000000" w:themeColor="text1"/>
              </w:rPr>
              <w:t>plus</w:t>
            </w:r>
            <w:r w:rsidRPr="001A622A">
              <w:rPr>
                <w:rFonts w:ascii="Arial" w:hAnsi="Arial" w:cs="Arial"/>
                <w:color w:val="000000" w:themeColor="text1"/>
              </w:rPr>
              <w:t xml:space="preserve"> para realizar procesos que facilitan la parte administrativa de la formación</w:t>
            </w:r>
          </w:p>
          <w:p w:rsidR="00A37495" w:rsidRPr="001A622A" w:rsidRDefault="00B34B76" w:rsidP="00A37495">
            <w:pPr>
              <w:autoSpaceDE w:val="0"/>
              <w:autoSpaceDN w:val="0"/>
              <w:adjustRightInd w:val="0"/>
              <w:spacing w:after="0" w:line="240" w:lineRule="auto"/>
              <w:jc w:val="both"/>
              <w:rPr>
                <w:rFonts w:ascii="Arial" w:hAnsi="Arial" w:cs="Arial"/>
                <w:lang w:eastAsia="es-ES"/>
              </w:rPr>
            </w:pPr>
            <w:r w:rsidRPr="001A622A">
              <w:rPr>
                <w:rFonts w:ascii="Arial" w:hAnsi="Arial" w:cs="Arial"/>
              </w:rPr>
              <w:t>.</w:t>
            </w:r>
          </w:p>
          <w:p w:rsidR="00A37495" w:rsidRPr="001A622A" w:rsidRDefault="00A37495" w:rsidP="00A37495">
            <w:pPr>
              <w:autoSpaceDE w:val="0"/>
              <w:autoSpaceDN w:val="0"/>
              <w:adjustRightInd w:val="0"/>
              <w:spacing w:after="0" w:line="240" w:lineRule="auto"/>
              <w:jc w:val="both"/>
              <w:rPr>
                <w:rFonts w:ascii="Arial" w:hAnsi="Arial" w:cs="Arial"/>
                <w:lang w:eastAsia="es-ES"/>
              </w:rPr>
            </w:pPr>
          </w:p>
          <w:p w:rsidR="0064321F" w:rsidRPr="001A622A" w:rsidRDefault="0064321F" w:rsidP="0064321F">
            <w:pPr>
              <w:spacing w:line="240" w:lineRule="auto"/>
              <w:jc w:val="both"/>
              <w:rPr>
                <w:rFonts w:ascii="Arial" w:eastAsiaTheme="minorEastAsia" w:hAnsi="Arial" w:cs="Arial"/>
                <w:lang w:eastAsia="es-CO"/>
              </w:rPr>
            </w:pPr>
          </w:p>
          <w:p w:rsidR="0064321F" w:rsidRPr="001A622A" w:rsidRDefault="0064321F" w:rsidP="00A37495">
            <w:pPr>
              <w:spacing w:line="240" w:lineRule="auto"/>
              <w:jc w:val="both"/>
              <w:rPr>
                <w:rFonts w:ascii="Arial" w:hAnsi="Arial" w:cs="Arial"/>
              </w:rPr>
            </w:pPr>
          </w:p>
        </w:tc>
        <w:tc>
          <w:tcPr>
            <w:tcW w:w="3686" w:type="dxa"/>
            <w:shd w:val="clear" w:color="auto" w:fill="auto"/>
          </w:tcPr>
          <w:p w:rsidR="00A37495" w:rsidRPr="00C43C27" w:rsidRDefault="00A37495" w:rsidP="00A37495">
            <w:pPr>
              <w:pStyle w:val="Sinespaciado"/>
              <w:jc w:val="both"/>
              <w:rPr>
                <w:rFonts w:ascii="Arial" w:hAnsi="Arial" w:cs="Arial"/>
                <w:b/>
                <w:bCs/>
                <w:color w:val="000000" w:themeColor="text1"/>
              </w:rPr>
            </w:pPr>
            <w:r w:rsidRPr="001A622A">
              <w:rPr>
                <w:rFonts w:ascii="Arial" w:hAnsi="Arial" w:cs="Arial"/>
                <w:color w:val="000000" w:themeColor="text1"/>
              </w:rPr>
              <w:t xml:space="preserve">-Como evidencia el reporte de tiempos apoyo a la formación </w:t>
            </w:r>
            <w:r w:rsidR="000C7B3A">
              <w:rPr>
                <w:rFonts w:ascii="Arial" w:hAnsi="Arial" w:cs="Arial"/>
                <w:color w:val="000000" w:themeColor="text1"/>
              </w:rPr>
              <w:t xml:space="preserve"> y diagrama de horario </w:t>
            </w:r>
            <w:r w:rsidRPr="001A622A">
              <w:rPr>
                <w:rFonts w:ascii="Arial" w:hAnsi="Arial" w:cs="Arial"/>
                <w:color w:val="000000" w:themeColor="text1"/>
              </w:rPr>
              <w:t xml:space="preserve">en SENA </w:t>
            </w:r>
            <w:r w:rsidR="00793860">
              <w:rPr>
                <w:rFonts w:ascii="Arial" w:hAnsi="Arial" w:cs="Arial"/>
                <w:b/>
                <w:bCs/>
                <w:color w:val="000000" w:themeColor="text1"/>
              </w:rPr>
              <w:t>Sofia</w:t>
            </w:r>
            <w:r w:rsidRPr="00C43C27">
              <w:rPr>
                <w:rFonts w:ascii="Arial" w:hAnsi="Arial" w:cs="Arial"/>
                <w:b/>
                <w:bCs/>
                <w:color w:val="000000" w:themeColor="text1"/>
              </w:rPr>
              <w:t>plus.</w:t>
            </w:r>
          </w:p>
          <w:p w:rsidR="00B34B76" w:rsidRPr="001A622A" w:rsidRDefault="00B34B76" w:rsidP="00B34B76">
            <w:pPr>
              <w:spacing w:line="240" w:lineRule="auto"/>
              <w:jc w:val="both"/>
              <w:rPr>
                <w:rFonts w:ascii="Arial" w:hAnsi="Arial" w:cs="Arial"/>
              </w:rPr>
            </w:pPr>
          </w:p>
        </w:tc>
      </w:tr>
      <w:tr w:rsidR="00B5335A" w:rsidRPr="00353A87" w:rsidTr="00A736A7">
        <w:tc>
          <w:tcPr>
            <w:tcW w:w="568" w:type="dxa"/>
            <w:shd w:val="clear" w:color="auto" w:fill="auto"/>
          </w:tcPr>
          <w:p w:rsidR="00B5335A" w:rsidRPr="00353A87" w:rsidRDefault="00B5335A" w:rsidP="00B5335A">
            <w:pPr>
              <w:spacing w:after="0" w:line="240" w:lineRule="auto"/>
              <w:rPr>
                <w:rFonts w:ascii="Arial" w:hAnsi="Arial" w:cs="Arial"/>
              </w:rPr>
            </w:pPr>
            <w:r w:rsidRPr="00353A87">
              <w:rPr>
                <w:rFonts w:ascii="Arial" w:hAnsi="Arial" w:cs="Arial"/>
              </w:rPr>
              <w:t>18.</w:t>
            </w:r>
          </w:p>
        </w:tc>
        <w:tc>
          <w:tcPr>
            <w:tcW w:w="2523" w:type="dxa"/>
            <w:shd w:val="clear" w:color="auto" w:fill="auto"/>
          </w:tcPr>
          <w:p w:rsidR="00B5335A" w:rsidRPr="00FA6073" w:rsidRDefault="00B5335A" w:rsidP="00B5335A">
            <w:pPr>
              <w:autoSpaceDE w:val="0"/>
              <w:autoSpaceDN w:val="0"/>
              <w:adjustRightInd w:val="0"/>
              <w:spacing w:after="0" w:line="240" w:lineRule="auto"/>
              <w:jc w:val="both"/>
              <w:rPr>
                <w:rFonts w:ascii="Arial" w:eastAsiaTheme="minorEastAsia" w:hAnsi="Arial" w:cs="Arial"/>
                <w:lang w:eastAsia="es-CO"/>
              </w:rPr>
            </w:pPr>
            <w:r w:rsidRPr="00FA6073">
              <w:rPr>
                <w:rFonts w:ascii="Arial" w:eastAsiaTheme="minorEastAsia" w:hAnsi="Arial" w:cs="Arial"/>
                <w:lang w:eastAsia="es-CO"/>
              </w:rPr>
              <w:t>Colaborar y apoyar la Conformación de equipos ejecutores para el desarrollo de la formación profesional con el fin de orientar programas afines de la misma red.</w:t>
            </w:r>
          </w:p>
        </w:tc>
        <w:tc>
          <w:tcPr>
            <w:tcW w:w="3714" w:type="dxa"/>
            <w:shd w:val="clear" w:color="auto" w:fill="auto"/>
          </w:tcPr>
          <w:p w:rsidR="00B5335A" w:rsidRPr="00865FF0" w:rsidRDefault="00B5335A" w:rsidP="00B5335A">
            <w:pPr>
              <w:spacing w:after="0" w:line="240" w:lineRule="auto"/>
              <w:jc w:val="both"/>
              <w:rPr>
                <w:rFonts w:ascii="Arial" w:eastAsiaTheme="minorEastAsia" w:hAnsi="Arial" w:cs="Arial"/>
                <w:lang w:eastAsia="es-CO"/>
              </w:rPr>
            </w:pPr>
            <w:r w:rsidRPr="00865FF0">
              <w:rPr>
                <w:rFonts w:ascii="Arial" w:eastAsiaTheme="minorEastAsia" w:hAnsi="Arial" w:cs="Arial"/>
                <w:lang w:eastAsia="es-CO"/>
              </w:rPr>
              <w:t xml:space="preserve">Para el periodo contractual, </w:t>
            </w:r>
            <w:r w:rsidR="001A622A">
              <w:rPr>
                <w:rFonts w:ascii="Arial" w:eastAsiaTheme="minorEastAsia" w:hAnsi="Arial" w:cs="Arial"/>
                <w:lang w:eastAsia="es-CO"/>
              </w:rPr>
              <w:t>me asociaron</w:t>
            </w:r>
            <w:r>
              <w:rPr>
                <w:rFonts w:ascii="Arial" w:eastAsiaTheme="minorEastAsia" w:hAnsi="Arial" w:cs="Arial"/>
                <w:lang w:eastAsia="es-CO"/>
              </w:rPr>
              <w:t xml:space="preserve"> para </w:t>
            </w:r>
            <w:r w:rsidRPr="00865FF0">
              <w:rPr>
                <w:rFonts w:ascii="Arial" w:eastAsiaTheme="minorEastAsia" w:hAnsi="Arial" w:cs="Arial"/>
                <w:lang w:eastAsia="es-CO"/>
              </w:rPr>
              <w:t>particip</w:t>
            </w:r>
            <w:r>
              <w:rPr>
                <w:rFonts w:ascii="Arial" w:eastAsiaTheme="minorEastAsia" w:hAnsi="Arial" w:cs="Arial"/>
                <w:lang w:eastAsia="es-CO"/>
              </w:rPr>
              <w:t>ar en el</w:t>
            </w:r>
            <w:r w:rsidRPr="00865FF0">
              <w:rPr>
                <w:rFonts w:ascii="Arial" w:eastAsiaTheme="minorEastAsia" w:hAnsi="Arial" w:cs="Arial"/>
                <w:lang w:eastAsia="es-CO"/>
              </w:rPr>
              <w:t xml:space="preserve"> equipo </w:t>
            </w:r>
            <w:r w:rsidRPr="00865FF0">
              <w:rPr>
                <w:rFonts w:ascii="Arial" w:hAnsi="Arial" w:cs="Arial"/>
              </w:rPr>
              <w:t xml:space="preserve">de desarrollo curricular en </w:t>
            </w:r>
            <w:r w:rsidRPr="00865FF0">
              <w:rPr>
                <w:rFonts w:ascii="Arial" w:eastAsiaTheme="minorEastAsia" w:hAnsi="Arial" w:cs="Arial"/>
                <w:lang w:eastAsia="es-CO"/>
              </w:rPr>
              <w:t xml:space="preserve">el área de salud para la formación </w:t>
            </w:r>
            <w:r w:rsidR="00F546EE" w:rsidRPr="00865FF0">
              <w:rPr>
                <w:rFonts w:ascii="Arial" w:eastAsiaTheme="minorEastAsia" w:hAnsi="Arial" w:cs="Arial"/>
                <w:lang w:eastAsia="es-CO"/>
              </w:rPr>
              <w:t>técnica</w:t>
            </w:r>
            <w:r w:rsidR="00F546EE">
              <w:rPr>
                <w:rFonts w:ascii="Arial" w:eastAsiaTheme="minorEastAsia" w:hAnsi="Arial" w:cs="Arial"/>
                <w:lang w:eastAsia="es-CO"/>
              </w:rPr>
              <w:t xml:space="preserve"> que</w:t>
            </w:r>
            <w:r>
              <w:rPr>
                <w:rFonts w:ascii="Arial" w:eastAsiaTheme="minorEastAsia" w:hAnsi="Arial" w:cs="Arial"/>
                <w:lang w:eastAsia="es-CO"/>
              </w:rPr>
              <w:t xml:space="preserve"> relaciono </w:t>
            </w:r>
            <w:r w:rsidR="00F546EE">
              <w:rPr>
                <w:rFonts w:ascii="Arial" w:eastAsiaTheme="minorEastAsia" w:hAnsi="Arial" w:cs="Arial"/>
                <w:lang w:eastAsia="es-CO"/>
              </w:rPr>
              <w:t>a continuación</w:t>
            </w:r>
            <w:r>
              <w:rPr>
                <w:rFonts w:ascii="Arial" w:eastAsiaTheme="minorEastAsia" w:hAnsi="Arial" w:cs="Arial"/>
                <w:lang w:eastAsia="es-CO"/>
              </w:rPr>
              <w:t>.</w:t>
            </w:r>
          </w:p>
          <w:p w:rsidR="00B5335A" w:rsidRPr="00865FF0" w:rsidRDefault="00B5335A" w:rsidP="00B5335A">
            <w:pPr>
              <w:spacing w:after="0"/>
              <w:jc w:val="both"/>
              <w:rPr>
                <w:rFonts w:ascii="Arial" w:hAnsi="Arial" w:cs="Arial"/>
                <w:b/>
                <w:bCs/>
              </w:rPr>
            </w:pPr>
          </w:p>
          <w:p w:rsidR="00FA6073" w:rsidRPr="00DA398C" w:rsidRDefault="006B2CF8" w:rsidP="00FA6073">
            <w:pPr>
              <w:spacing w:after="0" w:line="240" w:lineRule="auto"/>
              <w:jc w:val="both"/>
              <w:rPr>
                <w:rFonts w:ascii="Arial" w:hAnsi="Arial" w:cs="Arial"/>
                <w:b/>
                <w:bCs/>
              </w:rPr>
            </w:pPr>
            <w:r>
              <w:rPr>
                <w:rFonts w:ascii="Arial" w:hAnsi="Arial" w:cs="Arial"/>
                <w:b/>
                <w:bCs/>
              </w:rPr>
              <w:t>FORMACION</w:t>
            </w:r>
            <w:r w:rsidR="00FA6073" w:rsidRPr="00DA398C">
              <w:rPr>
                <w:rFonts w:ascii="Arial" w:hAnsi="Arial" w:cs="Arial"/>
                <w:b/>
                <w:bCs/>
              </w:rPr>
              <w:t xml:space="preserve"> TITULADA</w:t>
            </w:r>
          </w:p>
          <w:p w:rsidR="00FA6073" w:rsidRPr="00DA398C" w:rsidRDefault="00FA6073" w:rsidP="00FA6073">
            <w:pPr>
              <w:spacing w:after="0" w:line="240" w:lineRule="auto"/>
              <w:jc w:val="both"/>
              <w:rPr>
                <w:rFonts w:ascii="Arial" w:hAnsi="Arial" w:cs="Arial"/>
                <w:b/>
                <w:bCs/>
              </w:rPr>
            </w:pPr>
            <w:r w:rsidRPr="00DA398C">
              <w:rPr>
                <w:rFonts w:ascii="Arial" w:hAnsi="Arial" w:cs="Arial"/>
                <w:b/>
                <w:bCs/>
              </w:rPr>
              <w:t xml:space="preserve"> FICHAS </w:t>
            </w:r>
          </w:p>
          <w:p w:rsidR="00B5335A" w:rsidRDefault="00B5335A" w:rsidP="00FA6073">
            <w:pPr>
              <w:spacing w:after="0" w:line="240" w:lineRule="auto"/>
              <w:jc w:val="both"/>
              <w:rPr>
                <w:rFonts w:ascii="Arial" w:hAnsi="Arial" w:cs="Arial"/>
                <w:b/>
                <w:bCs/>
              </w:rPr>
            </w:pPr>
          </w:p>
          <w:p w:rsidR="005505B5" w:rsidRPr="00353A87" w:rsidRDefault="00D91C7C" w:rsidP="007C4CA7">
            <w:pPr>
              <w:spacing w:after="0" w:line="240" w:lineRule="auto"/>
              <w:jc w:val="both"/>
              <w:rPr>
                <w:rFonts w:eastAsiaTheme="minorEastAsia" w:cs="Calibri"/>
                <w:lang w:eastAsia="es-CO"/>
              </w:rPr>
            </w:pPr>
            <w:r>
              <w:rPr>
                <w:rFonts w:ascii="Arial" w:hAnsi="Arial" w:cs="Arial"/>
                <w:b/>
                <w:bCs/>
              </w:rPr>
              <w:t>-</w:t>
            </w:r>
            <w:r w:rsidR="00C31E28">
              <w:rPr>
                <w:rFonts w:ascii="Arial" w:hAnsi="Arial" w:cs="Arial"/>
                <w:b/>
                <w:bCs/>
              </w:rPr>
              <w:t>Gerente de</w:t>
            </w:r>
            <w:r w:rsidR="005505B5">
              <w:rPr>
                <w:rFonts w:ascii="Arial" w:hAnsi="Arial" w:cs="Arial"/>
                <w:b/>
                <w:bCs/>
              </w:rPr>
              <w:t xml:space="preserve"> la ficha 2922045 </w:t>
            </w:r>
            <w:r w:rsidR="005505B5" w:rsidRPr="00CA2477">
              <w:rPr>
                <w:rFonts w:ascii="Arial" w:hAnsi="Arial" w:cs="Arial"/>
                <w:bCs/>
              </w:rPr>
              <w:t xml:space="preserve">GESTION ADMINISTRATIVA DEL SECTOR </w:t>
            </w:r>
            <w:r w:rsidR="00C31E28" w:rsidRPr="00CA2477">
              <w:rPr>
                <w:rFonts w:ascii="Arial" w:hAnsi="Arial" w:cs="Arial"/>
                <w:bCs/>
              </w:rPr>
              <w:t>SALUD</w:t>
            </w:r>
            <w:r w:rsidR="00660CC8">
              <w:rPr>
                <w:rFonts w:ascii="Arial" w:hAnsi="Arial" w:cs="Arial"/>
                <w:b/>
                <w:bCs/>
              </w:rPr>
              <w:t xml:space="preserve">, </w:t>
            </w:r>
            <w:r w:rsidR="00660CC8" w:rsidRPr="00372706">
              <w:rPr>
                <w:rFonts w:ascii="Arial" w:hAnsi="Arial" w:cs="Arial"/>
                <w:b/>
                <w:bCs/>
                <w:sz w:val="20"/>
                <w:szCs w:val="20"/>
              </w:rPr>
              <w:t>2994202</w:t>
            </w:r>
            <w:r w:rsidR="00660CC8" w:rsidRPr="00A83B18">
              <w:rPr>
                <w:rFonts w:ascii="Arial" w:hAnsi="Arial" w:cs="Arial"/>
                <w:b/>
                <w:bCs/>
              </w:rPr>
              <w:t xml:space="preserve"> </w:t>
            </w:r>
            <w:r w:rsidR="00660CC8" w:rsidRPr="00CA2477">
              <w:rPr>
                <w:rFonts w:ascii="Arial" w:hAnsi="Arial" w:cs="Arial"/>
              </w:rPr>
              <w:t>TECNICO DE ENFERMERA</w:t>
            </w:r>
            <w:r w:rsidR="00660CC8" w:rsidRPr="00A83B18">
              <w:rPr>
                <w:rFonts w:ascii="Arial" w:hAnsi="Arial" w:cs="Arial"/>
              </w:rPr>
              <w:t xml:space="preserve"> IBAGUE</w:t>
            </w:r>
            <w:r w:rsidR="00660CC8">
              <w:rPr>
                <w:rFonts w:ascii="Arial" w:hAnsi="Arial" w:cs="Arial"/>
                <w:b/>
                <w:bCs/>
              </w:rPr>
              <w:t xml:space="preserve"> </w:t>
            </w:r>
            <w:r w:rsidR="00604D75" w:rsidRPr="007C4CA7">
              <w:rPr>
                <w:rFonts w:ascii="Arial" w:hAnsi="Arial" w:cs="Arial"/>
              </w:rPr>
              <w:t xml:space="preserve">se </w:t>
            </w:r>
            <w:r w:rsidR="001A3DA7" w:rsidRPr="007C4CA7">
              <w:rPr>
                <w:rFonts w:ascii="Arial" w:hAnsi="Arial" w:cs="Arial"/>
              </w:rPr>
              <w:t>asoció a</w:t>
            </w:r>
            <w:r w:rsidR="00660CC8">
              <w:rPr>
                <w:rFonts w:ascii="Arial" w:hAnsi="Arial" w:cs="Arial"/>
              </w:rPr>
              <w:t xml:space="preserve"> </w:t>
            </w:r>
            <w:r w:rsidR="001A3DA7" w:rsidRPr="007C4CA7">
              <w:rPr>
                <w:rFonts w:ascii="Arial" w:hAnsi="Arial" w:cs="Arial"/>
              </w:rPr>
              <w:t>instructores como</w:t>
            </w:r>
            <w:r w:rsidR="00660CC8">
              <w:rPr>
                <w:rFonts w:ascii="Arial" w:hAnsi="Arial" w:cs="Arial"/>
              </w:rPr>
              <w:t xml:space="preserve"> </w:t>
            </w:r>
            <w:r w:rsidRPr="007C4CA7">
              <w:rPr>
                <w:rFonts w:ascii="Arial" w:hAnsi="Arial" w:cs="Arial"/>
              </w:rPr>
              <w:t>l</w:t>
            </w:r>
            <w:r w:rsidR="005505B5" w:rsidRPr="007C4CA7">
              <w:rPr>
                <w:rFonts w:ascii="Arial" w:hAnsi="Arial" w:cs="Arial"/>
              </w:rPr>
              <w:t xml:space="preserve">o relaciona la </w:t>
            </w:r>
            <w:r w:rsidR="001A3DA7" w:rsidRPr="007C4CA7">
              <w:rPr>
                <w:rFonts w:ascii="Arial" w:hAnsi="Arial" w:cs="Arial"/>
              </w:rPr>
              <w:t>estructura</w:t>
            </w:r>
            <w:r w:rsidR="00660CC8">
              <w:rPr>
                <w:rFonts w:ascii="Arial" w:hAnsi="Arial" w:cs="Arial"/>
              </w:rPr>
              <w:t xml:space="preserve"> </w:t>
            </w:r>
            <w:r w:rsidR="001A3DA7" w:rsidRPr="007C4CA7">
              <w:rPr>
                <w:rFonts w:ascii="Arial" w:hAnsi="Arial" w:cs="Arial"/>
              </w:rPr>
              <w:t xml:space="preserve">curricular </w:t>
            </w:r>
            <w:r w:rsidR="001A3DA7">
              <w:rPr>
                <w:rFonts w:ascii="Arial" w:hAnsi="Arial" w:cs="Arial"/>
              </w:rPr>
              <w:t>y</w:t>
            </w:r>
            <w:r w:rsidR="007C4CA7">
              <w:rPr>
                <w:rFonts w:ascii="Arial" w:hAnsi="Arial" w:cs="Arial"/>
              </w:rPr>
              <w:t xml:space="preserve"> la planeación </w:t>
            </w:r>
            <w:r w:rsidR="007C4CA7">
              <w:rPr>
                <w:rFonts w:ascii="Arial" w:hAnsi="Arial" w:cs="Arial"/>
              </w:rPr>
              <w:lastRenderedPageBreak/>
              <w:t>pedagógica.</w:t>
            </w:r>
          </w:p>
        </w:tc>
        <w:tc>
          <w:tcPr>
            <w:tcW w:w="3686" w:type="dxa"/>
            <w:shd w:val="clear" w:color="auto" w:fill="auto"/>
          </w:tcPr>
          <w:p w:rsidR="00B5335A" w:rsidRPr="00865FF0" w:rsidRDefault="00B5335A" w:rsidP="00B5335A">
            <w:pPr>
              <w:autoSpaceDE w:val="0"/>
              <w:autoSpaceDN w:val="0"/>
              <w:adjustRightInd w:val="0"/>
              <w:spacing w:after="0" w:line="240" w:lineRule="auto"/>
              <w:jc w:val="both"/>
              <w:rPr>
                <w:rFonts w:ascii="Arial" w:eastAsiaTheme="minorEastAsia" w:hAnsi="Arial" w:cs="Arial"/>
                <w:lang w:eastAsia="es-CO"/>
              </w:rPr>
            </w:pPr>
            <w:r w:rsidRPr="00865FF0">
              <w:rPr>
                <w:rFonts w:ascii="Arial" w:eastAsiaTheme="minorEastAsia" w:hAnsi="Arial" w:cs="Arial"/>
                <w:lang w:eastAsia="es-CO"/>
              </w:rPr>
              <w:lastRenderedPageBreak/>
              <w:t>Sin evidencia en este periodo fui asignado desarrollar actividades relacionadas con esta obligación contractual.</w:t>
            </w:r>
          </w:p>
          <w:p w:rsidR="0064282C" w:rsidRPr="00353A87" w:rsidRDefault="00B5335A" w:rsidP="0064282C">
            <w:pPr>
              <w:autoSpaceDE w:val="0"/>
              <w:autoSpaceDN w:val="0"/>
              <w:adjustRightInd w:val="0"/>
              <w:spacing w:after="0" w:line="240" w:lineRule="auto"/>
              <w:jc w:val="both"/>
              <w:rPr>
                <w:rFonts w:eastAsiaTheme="minorEastAsia" w:cs="Calibri"/>
                <w:lang w:eastAsia="es-CO"/>
              </w:rPr>
            </w:pPr>
            <w:r w:rsidRPr="00865FF0">
              <w:rPr>
                <w:rFonts w:ascii="Arial" w:hAnsi="Arial" w:cs="Arial"/>
                <w:shd w:val="clear" w:color="auto" w:fill="FFFFFF"/>
              </w:rPr>
              <w:t xml:space="preserve">La </w:t>
            </w:r>
            <w:r w:rsidRPr="001234FF">
              <w:rPr>
                <w:rFonts w:ascii="Arial" w:hAnsi="Arial" w:cs="Arial"/>
                <w:b/>
                <w:bCs/>
                <w:shd w:val="clear" w:color="auto" w:fill="FFFFFF"/>
              </w:rPr>
              <w:t xml:space="preserve">planeación pedagógica </w:t>
            </w:r>
            <w:r w:rsidRPr="001234FF">
              <w:rPr>
                <w:rFonts w:ascii="Arial" w:hAnsi="Arial" w:cs="Arial"/>
                <w:b/>
                <w:bCs/>
              </w:rPr>
              <w:t xml:space="preserve">formato </w:t>
            </w:r>
            <w:r w:rsidRPr="001234FF">
              <w:rPr>
                <w:rFonts w:ascii="Arial" w:hAnsi="Arial" w:cs="Arial"/>
                <w:b/>
                <w:bCs/>
                <w:shd w:val="clear" w:color="auto" w:fill="FFFFFF"/>
              </w:rPr>
              <w:t>GFPI-F-134</w:t>
            </w:r>
            <w:r w:rsidRPr="00865FF0">
              <w:rPr>
                <w:rFonts w:ascii="Arial" w:hAnsi="Arial" w:cs="Arial"/>
                <w:shd w:val="clear" w:color="auto" w:fill="FFFFFF"/>
              </w:rPr>
              <w:t xml:space="preserve"> reportada por cada uno de los gerentes de proyecto en el aplicativo </w:t>
            </w:r>
            <w:r w:rsidR="0064282C">
              <w:rPr>
                <w:rFonts w:ascii="Arial" w:hAnsi="Arial" w:cs="Arial"/>
                <w:shd w:val="clear" w:color="auto" w:fill="FFFFFF"/>
              </w:rPr>
              <w:t>en sofiaplus.</w:t>
            </w:r>
          </w:p>
          <w:p w:rsidR="00B5335A" w:rsidRPr="00353A87" w:rsidRDefault="00B5335A" w:rsidP="00B5335A">
            <w:pPr>
              <w:autoSpaceDE w:val="0"/>
              <w:autoSpaceDN w:val="0"/>
              <w:adjustRightInd w:val="0"/>
              <w:spacing w:after="0" w:line="240" w:lineRule="auto"/>
              <w:jc w:val="both"/>
              <w:rPr>
                <w:rFonts w:eastAsiaTheme="minorEastAsia" w:cs="Calibri"/>
                <w:lang w:eastAsia="es-CO"/>
              </w:rPr>
            </w:pPr>
          </w:p>
        </w:tc>
      </w:tr>
      <w:tr w:rsidR="0064321F" w:rsidRPr="00353A87" w:rsidTr="00A2320F">
        <w:trPr>
          <w:trHeight w:val="10934"/>
        </w:trPr>
        <w:tc>
          <w:tcPr>
            <w:tcW w:w="568" w:type="dxa"/>
            <w:shd w:val="clear" w:color="auto" w:fill="auto"/>
          </w:tcPr>
          <w:p w:rsidR="0064321F" w:rsidRPr="00353A87" w:rsidRDefault="0064321F" w:rsidP="0064321F">
            <w:pPr>
              <w:spacing w:after="0" w:line="240" w:lineRule="auto"/>
              <w:rPr>
                <w:rFonts w:ascii="Arial" w:hAnsi="Arial" w:cs="Arial"/>
              </w:rPr>
            </w:pPr>
            <w:r w:rsidRPr="00353A87">
              <w:rPr>
                <w:rFonts w:eastAsiaTheme="minorEastAsia" w:cs="Calibri"/>
                <w:lang w:eastAsia="es-CO"/>
              </w:rPr>
              <w:lastRenderedPageBreak/>
              <w:t>19.</w:t>
            </w:r>
          </w:p>
        </w:tc>
        <w:tc>
          <w:tcPr>
            <w:tcW w:w="2523" w:type="dxa"/>
            <w:shd w:val="clear" w:color="auto" w:fill="auto"/>
          </w:tcPr>
          <w:p w:rsidR="0064321F" w:rsidRPr="006735B5" w:rsidRDefault="0064321F" w:rsidP="0064321F">
            <w:pPr>
              <w:autoSpaceDE w:val="0"/>
              <w:autoSpaceDN w:val="0"/>
              <w:adjustRightInd w:val="0"/>
              <w:spacing w:after="0" w:line="240" w:lineRule="auto"/>
              <w:jc w:val="both"/>
              <w:rPr>
                <w:rFonts w:ascii="Arial" w:eastAsiaTheme="minorEastAsia" w:hAnsi="Arial" w:cs="Arial"/>
                <w:lang w:eastAsia="es-CO"/>
              </w:rPr>
            </w:pPr>
            <w:r w:rsidRPr="006735B5">
              <w:rPr>
                <w:rFonts w:ascii="Arial" w:eastAsiaTheme="minorEastAsia" w:hAnsi="Arial" w:cs="Arial"/>
                <w:lang w:eastAsia="es-CO"/>
              </w:rPr>
              <w:t>Atender oportunamente los requerimientos y asistir a las reuniones técnicas que realice el supervisor del contrato, así como presentar los informes mensuales de la ejecución del contrato dando estricto cumplimiento a la programación de actividades del año realizada por los supervisores.</w:t>
            </w:r>
          </w:p>
        </w:tc>
        <w:tc>
          <w:tcPr>
            <w:tcW w:w="3714" w:type="dxa"/>
            <w:shd w:val="clear" w:color="auto" w:fill="auto"/>
          </w:tcPr>
          <w:p w:rsidR="0064321F" w:rsidRPr="006735B5" w:rsidRDefault="00D54E56" w:rsidP="0064321F">
            <w:pPr>
              <w:spacing w:after="0" w:line="240" w:lineRule="auto"/>
              <w:jc w:val="both"/>
              <w:rPr>
                <w:rFonts w:ascii="Arial" w:eastAsiaTheme="minorEastAsia" w:hAnsi="Arial" w:cs="Arial"/>
                <w:lang w:eastAsia="es-CO"/>
              </w:rPr>
            </w:pPr>
            <w:r w:rsidRPr="006735B5">
              <w:rPr>
                <w:rFonts w:ascii="Arial" w:hAnsi="Arial" w:cs="Arial"/>
              </w:rPr>
              <w:t xml:space="preserve">Se presentó los documentos solicitados por el supervisor de contratistas para la presentación de la cuenta de cobro del mes de </w:t>
            </w:r>
            <w:r w:rsidR="005505B5">
              <w:rPr>
                <w:rFonts w:ascii="Arial" w:hAnsi="Arial" w:cs="Arial"/>
              </w:rPr>
              <w:t>respectivos.</w:t>
            </w:r>
          </w:p>
          <w:p w:rsidR="00D54E56" w:rsidRPr="006735B5" w:rsidRDefault="00D54E56" w:rsidP="00320919">
            <w:pPr>
              <w:pStyle w:val="Default"/>
              <w:jc w:val="both"/>
              <w:rPr>
                <w:rFonts w:ascii="Arial" w:hAnsi="Arial" w:cs="Arial"/>
                <w:sz w:val="22"/>
                <w:szCs w:val="22"/>
              </w:rPr>
            </w:pPr>
          </w:p>
          <w:p w:rsidR="00D54E56" w:rsidRPr="006735B5" w:rsidRDefault="00D54E56" w:rsidP="00D54E56">
            <w:pPr>
              <w:pStyle w:val="Default"/>
              <w:jc w:val="both"/>
              <w:rPr>
                <w:rFonts w:ascii="Arial" w:hAnsi="Arial" w:cs="Arial"/>
                <w:sz w:val="22"/>
                <w:szCs w:val="22"/>
              </w:rPr>
            </w:pPr>
            <w:r w:rsidRPr="006735B5">
              <w:rPr>
                <w:rFonts w:ascii="Arial" w:hAnsi="Arial" w:cs="Arial"/>
                <w:sz w:val="22"/>
                <w:szCs w:val="22"/>
              </w:rPr>
              <w:t xml:space="preserve">- Diagrama horario de instructor, </w:t>
            </w:r>
          </w:p>
          <w:p w:rsidR="00D54E56" w:rsidRPr="006735B5" w:rsidRDefault="00D54E56" w:rsidP="00D54E56">
            <w:pPr>
              <w:pStyle w:val="Default"/>
              <w:jc w:val="both"/>
              <w:rPr>
                <w:rFonts w:ascii="Arial" w:hAnsi="Arial" w:cs="Arial"/>
                <w:sz w:val="22"/>
                <w:szCs w:val="22"/>
              </w:rPr>
            </w:pPr>
            <w:r w:rsidRPr="006735B5">
              <w:rPr>
                <w:rFonts w:ascii="Arial" w:hAnsi="Arial" w:cs="Arial"/>
                <w:sz w:val="22"/>
                <w:szCs w:val="22"/>
              </w:rPr>
              <w:t xml:space="preserve">-Reporte de tiempos de Apoyo a la Formación,     </w:t>
            </w:r>
          </w:p>
          <w:p w:rsidR="00D54E56" w:rsidRPr="006735B5" w:rsidRDefault="00D54E56" w:rsidP="00D54E56">
            <w:pPr>
              <w:pStyle w:val="Default"/>
              <w:jc w:val="both"/>
              <w:rPr>
                <w:rFonts w:ascii="Arial" w:hAnsi="Arial" w:cs="Arial"/>
                <w:sz w:val="22"/>
                <w:szCs w:val="22"/>
              </w:rPr>
            </w:pPr>
            <w:r w:rsidRPr="006735B5">
              <w:rPr>
                <w:rFonts w:ascii="Arial" w:hAnsi="Arial" w:cs="Arial"/>
                <w:sz w:val="22"/>
                <w:szCs w:val="22"/>
              </w:rPr>
              <w:t>-Informe mensual de Ejecución Cont</w:t>
            </w:r>
            <w:r w:rsidR="0074285E">
              <w:rPr>
                <w:rFonts w:ascii="Arial" w:hAnsi="Arial" w:cs="Arial"/>
                <w:sz w:val="22"/>
                <w:szCs w:val="22"/>
              </w:rPr>
              <w:t>ractual Formato GTH-F-062 V.10.</w:t>
            </w:r>
            <w:r w:rsidRPr="006735B5">
              <w:rPr>
                <w:rFonts w:ascii="Arial" w:hAnsi="Arial" w:cs="Arial"/>
                <w:sz w:val="22"/>
                <w:szCs w:val="22"/>
              </w:rPr>
              <w:t xml:space="preserve">    </w:t>
            </w:r>
          </w:p>
          <w:p w:rsidR="00D54E56" w:rsidRPr="006735B5" w:rsidRDefault="00D54E56" w:rsidP="00D54E56">
            <w:pPr>
              <w:pStyle w:val="Default"/>
              <w:jc w:val="both"/>
              <w:rPr>
                <w:rFonts w:ascii="Arial" w:hAnsi="Arial" w:cs="Arial"/>
                <w:sz w:val="22"/>
                <w:szCs w:val="22"/>
              </w:rPr>
            </w:pPr>
            <w:r w:rsidRPr="006735B5">
              <w:rPr>
                <w:rFonts w:ascii="Arial" w:hAnsi="Arial" w:cs="Arial"/>
                <w:sz w:val="22"/>
                <w:szCs w:val="22"/>
              </w:rPr>
              <w:t>-planilla si contratista.</w:t>
            </w:r>
          </w:p>
          <w:p w:rsidR="00D54E56" w:rsidRPr="006735B5" w:rsidRDefault="00D54E56" w:rsidP="00D54E56">
            <w:pPr>
              <w:pStyle w:val="Default"/>
              <w:jc w:val="both"/>
              <w:rPr>
                <w:rFonts w:ascii="Arial" w:hAnsi="Arial" w:cs="Arial"/>
                <w:sz w:val="22"/>
                <w:szCs w:val="22"/>
              </w:rPr>
            </w:pPr>
            <w:r w:rsidRPr="006735B5">
              <w:rPr>
                <w:rFonts w:ascii="Arial" w:hAnsi="Arial" w:cs="Arial"/>
                <w:sz w:val="22"/>
                <w:szCs w:val="22"/>
              </w:rPr>
              <w:t xml:space="preserve">-guías de formación profesional integral utilizadas en el mes de </w:t>
            </w:r>
            <w:r w:rsidR="0074285E">
              <w:rPr>
                <w:rFonts w:ascii="Arial" w:hAnsi="Arial" w:cs="Arial"/>
                <w:sz w:val="22"/>
                <w:szCs w:val="22"/>
              </w:rPr>
              <w:t>febrero Formato GFPI-F-135 V04</w:t>
            </w:r>
          </w:p>
          <w:p w:rsidR="0064321F" w:rsidRPr="006735B5" w:rsidRDefault="0064321F" w:rsidP="0064321F">
            <w:pPr>
              <w:spacing w:after="0" w:line="240" w:lineRule="auto"/>
              <w:jc w:val="both"/>
              <w:rPr>
                <w:rFonts w:ascii="Arial" w:eastAsiaTheme="minorEastAsia" w:hAnsi="Arial" w:cs="Arial"/>
                <w:lang w:eastAsia="es-CO"/>
              </w:rPr>
            </w:pPr>
          </w:p>
          <w:p w:rsidR="0064321F" w:rsidRPr="006735B5" w:rsidRDefault="00320919" w:rsidP="0064321F">
            <w:pPr>
              <w:spacing w:after="0" w:line="240" w:lineRule="auto"/>
              <w:jc w:val="both"/>
              <w:rPr>
                <w:rFonts w:ascii="Arial" w:eastAsiaTheme="minorEastAsia" w:hAnsi="Arial" w:cs="Arial"/>
                <w:lang w:eastAsia="es-CO"/>
              </w:rPr>
            </w:pPr>
            <w:r w:rsidRPr="006735B5">
              <w:rPr>
                <w:rFonts w:ascii="Arial" w:hAnsi="Arial" w:cs="Arial"/>
              </w:rPr>
              <w:t>-</w:t>
            </w:r>
            <w:r w:rsidR="0064321F" w:rsidRPr="006735B5">
              <w:rPr>
                <w:rFonts w:ascii="Arial" w:eastAsiaTheme="minorEastAsia" w:hAnsi="Arial" w:cs="Arial"/>
                <w:lang w:eastAsia="es-CO"/>
              </w:rPr>
              <w:t xml:space="preserve">Realicé el cargué en el SECOP II de la información correspondiente al </w:t>
            </w:r>
            <w:r w:rsidR="00B248AE" w:rsidRPr="006735B5">
              <w:rPr>
                <w:rFonts w:ascii="Arial" w:eastAsiaTheme="minorEastAsia" w:hAnsi="Arial" w:cs="Arial"/>
                <w:lang w:eastAsia="es-CO"/>
              </w:rPr>
              <w:t>mes.</w:t>
            </w:r>
          </w:p>
          <w:p w:rsidR="0064321F" w:rsidRPr="006735B5" w:rsidRDefault="0064321F" w:rsidP="0064321F">
            <w:pPr>
              <w:spacing w:after="0" w:line="240" w:lineRule="auto"/>
              <w:jc w:val="both"/>
              <w:rPr>
                <w:rFonts w:ascii="Arial" w:eastAsiaTheme="minorEastAsia" w:hAnsi="Arial" w:cs="Arial"/>
                <w:lang w:eastAsia="es-CO"/>
              </w:rPr>
            </w:pPr>
            <w:r w:rsidRPr="006735B5">
              <w:rPr>
                <w:rFonts w:ascii="Arial" w:eastAsiaTheme="minorEastAsia" w:hAnsi="Arial" w:cs="Arial"/>
                <w:lang w:eastAsia="es-CO"/>
              </w:rPr>
              <w:t>Adjuntando los archivos:</w:t>
            </w:r>
          </w:p>
          <w:p w:rsidR="00A86DD3" w:rsidRPr="006735B5" w:rsidRDefault="00320919" w:rsidP="00A86DD3">
            <w:pPr>
              <w:spacing w:line="240" w:lineRule="auto"/>
              <w:jc w:val="both"/>
              <w:rPr>
                <w:rFonts w:ascii="Arial" w:eastAsiaTheme="minorEastAsia" w:hAnsi="Arial" w:cs="Arial"/>
                <w:b/>
                <w:bCs/>
                <w:lang w:val="es-MX" w:eastAsia="es-CO"/>
              </w:rPr>
            </w:pPr>
            <w:r w:rsidRPr="006735B5">
              <w:rPr>
                <w:rFonts w:ascii="Arial" w:hAnsi="Arial" w:cs="Arial"/>
              </w:rPr>
              <w:t>-</w:t>
            </w:r>
            <w:r w:rsidR="00A86DD3" w:rsidRPr="006735B5">
              <w:rPr>
                <w:rFonts w:ascii="Arial" w:eastAsiaTheme="minorEastAsia" w:hAnsi="Arial" w:cs="Arial"/>
                <w:b/>
                <w:bCs/>
                <w:lang w:val="es-MX" w:eastAsia="es-CO"/>
              </w:rPr>
              <w:t>GF_65696522_</w:t>
            </w:r>
            <w:r w:rsidR="00A86DD3" w:rsidRPr="006735B5">
              <w:rPr>
                <w:rStyle w:val="readonlyattribute"/>
                <w:rFonts w:ascii="Arial" w:hAnsi="Arial" w:cs="Arial"/>
                <w:b/>
                <w:bCs/>
                <w:bdr w:val="none" w:sz="0" w:space="0" w:color="auto" w:frame="1"/>
                <w:lang w:val="es-MX"/>
              </w:rPr>
              <w:t>12024</w:t>
            </w:r>
            <w:r w:rsidR="00A86DD3" w:rsidRPr="006735B5">
              <w:rPr>
                <w:rFonts w:ascii="Arial" w:eastAsiaTheme="minorEastAsia" w:hAnsi="Arial" w:cs="Arial"/>
                <w:b/>
                <w:bCs/>
                <w:lang w:val="es-MX" w:eastAsia="es-CO"/>
              </w:rPr>
              <w:t>_</w:t>
            </w:r>
            <w:r w:rsidR="004E2E18">
              <w:rPr>
                <w:rFonts w:ascii="Arial" w:eastAsiaTheme="minorEastAsia" w:hAnsi="Arial" w:cs="Arial"/>
                <w:b/>
                <w:bCs/>
                <w:lang w:val="es-MX" w:eastAsia="es-CO"/>
              </w:rPr>
              <w:t>DIC</w:t>
            </w:r>
            <w:r w:rsidR="00A86DD3" w:rsidRPr="006735B5">
              <w:rPr>
                <w:rFonts w:ascii="Arial" w:eastAsiaTheme="minorEastAsia" w:hAnsi="Arial" w:cs="Arial"/>
                <w:b/>
                <w:bCs/>
                <w:lang w:val="es-MX" w:eastAsia="es-CO"/>
              </w:rPr>
              <w:t>_2024.pdf</w:t>
            </w:r>
          </w:p>
          <w:p w:rsidR="0064321F" w:rsidRPr="006735B5" w:rsidRDefault="0064321F" w:rsidP="0064321F">
            <w:pPr>
              <w:spacing w:line="240" w:lineRule="auto"/>
              <w:rPr>
                <w:rFonts w:ascii="Arial" w:eastAsiaTheme="minorEastAsia" w:hAnsi="Arial" w:cs="Arial"/>
                <w:lang w:eastAsia="es-CO"/>
              </w:rPr>
            </w:pPr>
            <w:r w:rsidRPr="006735B5">
              <w:rPr>
                <w:rFonts w:ascii="Arial" w:eastAsiaTheme="minorEastAsia" w:hAnsi="Arial" w:cs="Arial"/>
                <w:lang w:eastAsia="es-CO"/>
              </w:rPr>
              <w:t xml:space="preserve">(Planilla de pago generada en Si Contratistas mes  y las constancias de afiliación de seguridad social del mes </w:t>
            </w:r>
            <w:r w:rsidR="00A86DD3" w:rsidRPr="006735B5">
              <w:rPr>
                <w:rFonts w:ascii="Arial" w:eastAsiaTheme="minorEastAsia" w:hAnsi="Arial" w:cs="Arial"/>
                <w:lang w:eastAsia="es-CO"/>
              </w:rPr>
              <w:t>correspondiente.</w:t>
            </w:r>
          </w:p>
          <w:p w:rsidR="00A86DD3" w:rsidRPr="006735B5" w:rsidRDefault="00A86DD3" w:rsidP="00A86DD3">
            <w:pPr>
              <w:spacing w:after="0" w:line="240" w:lineRule="auto"/>
              <w:jc w:val="both"/>
              <w:rPr>
                <w:rFonts w:ascii="Arial" w:eastAsiaTheme="minorEastAsia" w:hAnsi="Arial" w:cs="Arial"/>
                <w:lang w:val="es-MX" w:eastAsia="es-CO"/>
              </w:rPr>
            </w:pPr>
            <w:r w:rsidRPr="006735B5">
              <w:rPr>
                <w:rFonts w:ascii="Arial" w:eastAsiaTheme="minorEastAsia" w:hAnsi="Arial" w:cs="Arial"/>
                <w:b/>
                <w:bCs/>
                <w:lang w:val="es-MX" w:eastAsia="es-CO"/>
              </w:rPr>
              <w:t>GC_65696522_</w:t>
            </w:r>
            <w:r w:rsidRPr="006735B5">
              <w:rPr>
                <w:rStyle w:val="readonlyattribute"/>
                <w:rFonts w:ascii="Arial" w:hAnsi="Arial" w:cs="Arial"/>
                <w:b/>
                <w:bCs/>
                <w:bdr w:val="none" w:sz="0" w:space="0" w:color="auto" w:frame="1"/>
                <w:lang w:val="es-MX"/>
              </w:rPr>
              <w:t>12024</w:t>
            </w:r>
            <w:r w:rsidRPr="006735B5">
              <w:rPr>
                <w:rFonts w:ascii="Arial" w:eastAsiaTheme="minorEastAsia" w:hAnsi="Arial" w:cs="Arial"/>
                <w:b/>
                <w:bCs/>
                <w:lang w:val="es-MX" w:eastAsia="es-CO"/>
              </w:rPr>
              <w:t xml:space="preserve"> _</w:t>
            </w:r>
            <w:r w:rsidR="004E2E18">
              <w:rPr>
                <w:rFonts w:ascii="Arial" w:eastAsiaTheme="minorEastAsia" w:hAnsi="Arial" w:cs="Arial"/>
                <w:b/>
                <w:bCs/>
                <w:lang w:val="es-MX" w:eastAsia="es-CO"/>
              </w:rPr>
              <w:t>DIC</w:t>
            </w:r>
            <w:r w:rsidRPr="006735B5">
              <w:rPr>
                <w:rFonts w:ascii="Arial" w:eastAsiaTheme="minorEastAsia" w:hAnsi="Arial" w:cs="Arial"/>
                <w:b/>
                <w:bCs/>
                <w:lang w:val="es-MX" w:eastAsia="es-CO"/>
              </w:rPr>
              <w:t>_2024.zip</w:t>
            </w:r>
          </w:p>
          <w:p w:rsidR="0064321F" w:rsidRDefault="0064321F" w:rsidP="00B248AE">
            <w:pPr>
              <w:spacing w:after="0" w:line="240" w:lineRule="auto"/>
              <w:jc w:val="both"/>
              <w:rPr>
                <w:rFonts w:ascii="Arial" w:eastAsiaTheme="minorEastAsia" w:hAnsi="Arial" w:cs="Arial"/>
                <w:lang w:eastAsia="es-CO"/>
              </w:rPr>
            </w:pPr>
            <w:r w:rsidRPr="006735B5">
              <w:rPr>
                <w:rFonts w:ascii="Arial" w:eastAsiaTheme="minorEastAsia" w:hAnsi="Arial" w:cs="Arial"/>
                <w:lang w:eastAsia="es-CO"/>
              </w:rPr>
              <w:t>(Informe Mensual de Ejecución Contractual GTH-F-062 V.10 enero, Diagrama Horario Instructor, Reporte de Tiempos de Apoyo a la Formación, Guía</w:t>
            </w:r>
            <w:r w:rsidR="001C29CB">
              <w:rPr>
                <w:rFonts w:ascii="Arial" w:eastAsiaTheme="minorEastAsia" w:hAnsi="Arial" w:cs="Arial"/>
                <w:lang w:eastAsia="es-CO"/>
              </w:rPr>
              <w:t>s de Aprendizaje GFPI-F-135 V.04</w:t>
            </w:r>
            <w:r w:rsidRPr="006735B5">
              <w:rPr>
                <w:rFonts w:ascii="Arial" w:eastAsiaTheme="minorEastAsia" w:hAnsi="Arial" w:cs="Arial"/>
                <w:lang w:eastAsia="es-CO"/>
              </w:rPr>
              <w:t>.</w:t>
            </w:r>
          </w:p>
          <w:p w:rsidR="000B673C" w:rsidRPr="000B673C" w:rsidRDefault="000B673C" w:rsidP="000B673C">
            <w:pPr>
              <w:spacing w:after="0" w:line="240" w:lineRule="auto"/>
              <w:jc w:val="both"/>
              <w:rPr>
                <w:rFonts w:ascii="Arial" w:hAnsi="Arial" w:cs="Arial"/>
              </w:rPr>
            </w:pPr>
            <w:r>
              <w:rPr>
                <w:rFonts w:ascii="Arial" w:eastAsiaTheme="minorEastAsia" w:hAnsi="Arial" w:cs="Arial"/>
                <w:lang w:eastAsia="es-CO"/>
              </w:rPr>
              <w:t>-</w:t>
            </w:r>
          </w:p>
          <w:p w:rsidR="000B673C" w:rsidRPr="006735B5" w:rsidRDefault="000B673C" w:rsidP="00A2320F">
            <w:pPr>
              <w:pStyle w:val="Default"/>
              <w:jc w:val="both"/>
              <w:rPr>
                <w:rFonts w:ascii="Arial" w:hAnsi="Arial" w:cs="Arial"/>
              </w:rPr>
            </w:pPr>
            <w:r w:rsidRPr="000B673C">
              <w:rPr>
                <w:rFonts w:ascii="Arial" w:hAnsi="Arial" w:cs="Arial"/>
                <w:sz w:val="22"/>
                <w:szCs w:val="22"/>
              </w:rPr>
              <w:t xml:space="preserve">Realizo activación de la ruta de deserción como lo relaciona los obligaciones como gerente de </w:t>
            </w:r>
            <w:r w:rsidR="001B6AB5" w:rsidRPr="000B673C">
              <w:rPr>
                <w:rFonts w:ascii="Arial" w:hAnsi="Arial" w:cs="Arial"/>
                <w:sz w:val="22"/>
                <w:szCs w:val="22"/>
              </w:rPr>
              <w:t>proyecto.</w:t>
            </w:r>
          </w:p>
        </w:tc>
        <w:tc>
          <w:tcPr>
            <w:tcW w:w="3686" w:type="dxa"/>
            <w:shd w:val="clear" w:color="auto" w:fill="auto"/>
          </w:tcPr>
          <w:p w:rsidR="00D54E56" w:rsidRPr="006735B5" w:rsidRDefault="00D54E56" w:rsidP="00D54E56">
            <w:pPr>
              <w:spacing w:line="240" w:lineRule="auto"/>
              <w:jc w:val="both"/>
              <w:rPr>
                <w:rFonts w:ascii="Arial" w:hAnsi="Arial" w:cs="Arial"/>
                <w:b/>
                <w:color w:val="000000" w:themeColor="text1"/>
              </w:rPr>
            </w:pPr>
            <w:r w:rsidRPr="006735B5">
              <w:rPr>
                <w:rFonts w:ascii="Arial" w:hAnsi="Arial" w:cs="Arial"/>
                <w:color w:val="000000" w:themeColor="text1"/>
              </w:rPr>
              <w:t xml:space="preserve">Lo puedo evidenciar en Plataforma </w:t>
            </w:r>
            <w:r w:rsidR="005505B5" w:rsidRPr="006735B5">
              <w:rPr>
                <w:rFonts w:ascii="Arial" w:hAnsi="Arial" w:cs="Arial"/>
                <w:color w:val="000000" w:themeColor="text1"/>
              </w:rPr>
              <w:t>SECOP</w:t>
            </w:r>
            <w:r w:rsidR="00E76710">
              <w:rPr>
                <w:rFonts w:ascii="Arial" w:hAnsi="Arial" w:cs="Arial"/>
                <w:color w:val="000000" w:themeColor="text1"/>
              </w:rPr>
              <w:t xml:space="preserve"> II plan de pago septiembre</w:t>
            </w:r>
            <w:r w:rsidRPr="006735B5">
              <w:rPr>
                <w:rFonts w:ascii="Arial" w:hAnsi="Arial" w:cs="Arial"/>
                <w:color w:val="000000" w:themeColor="text1"/>
              </w:rPr>
              <w:t xml:space="preserve"> CONTRATO </w:t>
            </w:r>
            <w:r w:rsidR="004A46E5" w:rsidRPr="006735B5">
              <w:rPr>
                <w:rFonts w:ascii="Arial" w:eastAsia="Times New Roman" w:hAnsi="Arial" w:cs="Arial"/>
                <w:color w:val="000000"/>
                <w:lang w:val="es-MX" w:eastAsia="es-MX"/>
              </w:rPr>
              <w:t>CO1.PCCNTR.5811226</w:t>
            </w:r>
            <w:r w:rsidRPr="006735B5">
              <w:rPr>
                <w:rFonts w:ascii="Arial" w:hAnsi="Arial" w:cs="Arial"/>
                <w:color w:val="000000"/>
                <w:shd w:val="clear" w:color="auto" w:fill="FFFFFF"/>
              </w:rPr>
              <w:t>.</w:t>
            </w:r>
          </w:p>
          <w:p w:rsidR="00D54E56" w:rsidRPr="006735B5" w:rsidRDefault="00D54E56" w:rsidP="00D54E56">
            <w:pPr>
              <w:spacing w:line="240" w:lineRule="auto"/>
              <w:jc w:val="both"/>
              <w:rPr>
                <w:rFonts w:ascii="Arial" w:hAnsi="Arial" w:cs="Arial"/>
                <w:color w:val="000000" w:themeColor="text1"/>
              </w:rPr>
            </w:pPr>
            <w:r w:rsidRPr="006735B5">
              <w:rPr>
                <w:rFonts w:ascii="Arial" w:hAnsi="Arial" w:cs="Arial"/>
                <w:color w:val="000000" w:themeColor="text1"/>
              </w:rPr>
              <w:t>CARPETAS:</w:t>
            </w:r>
          </w:p>
          <w:p w:rsidR="00D54E56" w:rsidRPr="006735B5" w:rsidRDefault="00D54E56" w:rsidP="00D54E56">
            <w:pPr>
              <w:spacing w:after="0" w:line="240" w:lineRule="auto"/>
              <w:jc w:val="both"/>
              <w:rPr>
                <w:rFonts w:ascii="Arial" w:eastAsiaTheme="minorEastAsia" w:hAnsi="Arial" w:cs="Arial"/>
                <w:lang w:eastAsia="es-CO"/>
              </w:rPr>
            </w:pPr>
            <w:r w:rsidRPr="006735B5">
              <w:rPr>
                <w:rFonts w:ascii="Arial" w:eastAsiaTheme="minorEastAsia" w:hAnsi="Arial" w:cs="Arial"/>
                <w:lang w:eastAsia="es-CO"/>
              </w:rPr>
              <w:t xml:space="preserve">-Diagrama Horario Instructor </w:t>
            </w:r>
            <w:r w:rsidR="0086168D">
              <w:rPr>
                <w:rFonts w:ascii="Arial" w:eastAsiaTheme="minorEastAsia" w:hAnsi="Arial" w:cs="Arial"/>
                <w:lang w:eastAsia="es-CO"/>
              </w:rPr>
              <w:t>– reposa en la plataforma Sofia</w:t>
            </w:r>
            <w:r w:rsidRPr="006735B5">
              <w:rPr>
                <w:rFonts w:ascii="Arial" w:eastAsiaTheme="minorEastAsia" w:hAnsi="Arial" w:cs="Arial"/>
                <w:lang w:eastAsia="es-CO"/>
              </w:rPr>
              <w:t>Plus -Reporte de Tiempos de Apoyo a la Formación Mes Actual.</w:t>
            </w:r>
          </w:p>
          <w:p w:rsidR="00D54E56" w:rsidRPr="006735B5" w:rsidRDefault="00D54E56" w:rsidP="00D54E56">
            <w:pPr>
              <w:spacing w:after="0" w:line="240" w:lineRule="auto"/>
              <w:jc w:val="both"/>
              <w:rPr>
                <w:rFonts w:ascii="Arial" w:eastAsiaTheme="minorEastAsia" w:hAnsi="Arial" w:cs="Arial"/>
                <w:lang w:eastAsia="es-CO"/>
              </w:rPr>
            </w:pPr>
          </w:p>
          <w:p w:rsidR="00D54E56" w:rsidRPr="00320919" w:rsidRDefault="00332E01" w:rsidP="00D54E56">
            <w:pPr>
              <w:spacing w:line="240" w:lineRule="auto"/>
              <w:jc w:val="both"/>
              <w:rPr>
                <w:rFonts w:ascii="Arial" w:eastAsiaTheme="minorEastAsia" w:hAnsi="Arial" w:cs="Arial"/>
                <w:b/>
                <w:bCs/>
                <w:lang w:eastAsia="es-CO"/>
              </w:rPr>
            </w:pPr>
            <w:r>
              <w:rPr>
                <w:rFonts w:ascii="Arial" w:eastAsiaTheme="minorEastAsia" w:hAnsi="Arial" w:cs="Arial"/>
                <w:b/>
                <w:bCs/>
                <w:lang w:eastAsia="es-CO"/>
              </w:rPr>
              <w:t>-</w:t>
            </w:r>
            <w:r w:rsidR="00D54E56" w:rsidRPr="00320919">
              <w:rPr>
                <w:rFonts w:ascii="Arial" w:eastAsiaTheme="minorEastAsia" w:hAnsi="Arial" w:cs="Arial"/>
                <w:b/>
                <w:bCs/>
                <w:lang w:eastAsia="es-CO"/>
              </w:rPr>
              <w:t>GF_65696522_</w:t>
            </w:r>
            <w:r w:rsidR="00D54E56" w:rsidRPr="00320919">
              <w:rPr>
                <w:rStyle w:val="readonlyattribute"/>
                <w:rFonts w:ascii="Arial" w:hAnsi="Arial" w:cs="Arial"/>
                <w:b/>
                <w:bCs/>
                <w:bdr w:val="none" w:sz="0" w:space="0" w:color="auto" w:frame="1"/>
              </w:rPr>
              <w:t>12024</w:t>
            </w:r>
            <w:r w:rsidR="00D54E56" w:rsidRPr="00320919">
              <w:rPr>
                <w:rFonts w:ascii="Arial" w:eastAsiaTheme="minorEastAsia" w:hAnsi="Arial" w:cs="Arial"/>
                <w:b/>
                <w:bCs/>
                <w:lang w:eastAsia="es-CO"/>
              </w:rPr>
              <w:t>_</w:t>
            </w:r>
            <w:r w:rsidR="004E2E18">
              <w:rPr>
                <w:rFonts w:ascii="Arial" w:eastAsiaTheme="minorEastAsia" w:hAnsi="Arial" w:cs="Arial"/>
                <w:b/>
                <w:bCs/>
                <w:lang w:eastAsia="es-CO"/>
              </w:rPr>
              <w:t>DIC</w:t>
            </w:r>
            <w:r w:rsidR="00D54E56" w:rsidRPr="00320919">
              <w:rPr>
                <w:rFonts w:ascii="Arial" w:eastAsiaTheme="minorEastAsia" w:hAnsi="Arial" w:cs="Arial"/>
                <w:b/>
                <w:bCs/>
                <w:lang w:eastAsia="es-CO"/>
              </w:rPr>
              <w:t>_2024.pdf</w:t>
            </w:r>
          </w:p>
          <w:p w:rsidR="0064321F" w:rsidRPr="00320919" w:rsidRDefault="00332E01" w:rsidP="00D54E56">
            <w:pPr>
              <w:spacing w:after="0" w:line="240" w:lineRule="auto"/>
              <w:jc w:val="both"/>
              <w:rPr>
                <w:rFonts w:ascii="Arial" w:eastAsiaTheme="minorEastAsia" w:hAnsi="Arial" w:cs="Arial"/>
                <w:lang w:eastAsia="es-CO"/>
              </w:rPr>
            </w:pPr>
            <w:r>
              <w:rPr>
                <w:rFonts w:ascii="Arial" w:eastAsiaTheme="minorEastAsia" w:hAnsi="Arial" w:cs="Arial"/>
                <w:b/>
                <w:bCs/>
                <w:lang w:eastAsia="es-CO"/>
              </w:rPr>
              <w:t>-</w:t>
            </w:r>
            <w:r w:rsidR="00D54E56" w:rsidRPr="00320919">
              <w:rPr>
                <w:rFonts w:ascii="Arial" w:eastAsiaTheme="minorEastAsia" w:hAnsi="Arial" w:cs="Arial"/>
                <w:b/>
                <w:bCs/>
                <w:lang w:eastAsia="es-CO"/>
              </w:rPr>
              <w:t>GC_65696522_</w:t>
            </w:r>
            <w:r w:rsidR="00D54E56" w:rsidRPr="00320919">
              <w:rPr>
                <w:rStyle w:val="readonlyattribute"/>
                <w:rFonts w:ascii="Arial" w:hAnsi="Arial" w:cs="Arial"/>
                <w:b/>
                <w:bCs/>
                <w:bdr w:val="none" w:sz="0" w:space="0" w:color="auto" w:frame="1"/>
              </w:rPr>
              <w:t>12024</w:t>
            </w:r>
            <w:r w:rsidR="00D54E56" w:rsidRPr="00320919">
              <w:rPr>
                <w:rFonts w:ascii="Arial" w:eastAsiaTheme="minorEastAsia" w:hAnsi="Arial" w:cs="Arial"/>
                <w:b/>
                <w:bCs/>
                <w:lang w:eastAsia="es-CO"/>
              </w:rPr>
              <w:t xml:space="preserve"> _</w:t>
            </w:r>
            <w:r w:rsidR="00CA2477">
              <w:rPr>
                <w:rFonts w:ascii="Arial" w:eastAsiaTheme="minorEastAsia" w:hAnsi="Arial" w:cs="Arial"/>
                <w:b/>
                <w:bCs/>
                <w:lang w:eastAsia="es-CO"/>
              </w:rPr>
              <w:t>DIC</w:t>
            </w:r>
            <w:r w:rsidR="00D54E56" w:rsidRPr="00320919">
              <w:rPr>
                <w:rFonts w:ascii="Arial" w:eastAsiaTheme="minorEastAsia" w:hAnsi="Arial" w:cs="Arial"/>
                <w:b/>
                <w:bCs/>
                <w:lang w:eastAsia="es-CO"/>
              </w:rPr>
              <w:t>_2024.zip</w:t>
            </w:r>
          </w:p>
          <w:p w:rsidR="0064321F" w:rsidRPr="006735B5" w:rsidRDefault="00332E01" w:rsidP="0064321F">
            <w:pPr>
              <w:spacing w:after="0" w:line="240" w:lineRule="auto"/>
              <w:jc w:val="both"/>
              <w:rPr>
                <w:rFonts w:ascii="Arial" w:eastAsiaTheme="minorEastAsia" w:hAnsi="Arial" w:cs="Arial"/>
                <w:lang w:eastAsia="es-CO"/>
              </w:rPr>
            </w:pPr>
            <w:r>
              <w:rPr>
                <w:rFonts w:ascii="Arial" w:eastAsiaTheme="minorEastAsia" w:hAnsi="Arial" w:cs="Arial"/>
                <w:lang w:eastAsia="es-CO"/>
              </w:rPr>
              <w:t>-</w:t>
            </w:r>
            <w:r w:rsidR="0064321F" w:rsidRPr="006735B5">
              <w:rPr>
                <w:rFonts w:ascii="Arial" w:eastAsiaTheme="minorEastAsia" w:hAnsi="Arial" w:cs="Arial"/>
                <w:lang w:eastAsia="es-CO"/>
              </w:rPr>
              <w:t>GTH-F -062 V.10 Informe mensual de las actividades del mes de actual.</w:t>
            </w:r>
          </w:p>
          <w:p w:rsidR="0064321F" w:rsidRPr="006735B5" w:rsidRDefault="0064321F" w:rsidP="0064321F">
            <w:pPr>
              <w:spacing w:after="0" w:line="240" w:lineRule="auto"/>
              <w:jc w:val="both"/>
              <w:rPr>
                <w:rFonts w:ascii="Arial" w:eastAsiaTheme="minorEastAsia" w:hAnsi="Arial" w:cs="Arial"/>
                <w:lang w:eastAsia="es-CO"/>
              </w:rPr>
            </w:pPr>
          </w:p>
          <w:p w:rsidR="0064321F" w:rsidRPr="006735B5" w:rsidRDefault="00332E01" w:rsidP="0064321F">
            <w:pPr>
              <w:spacing w:after="0" w:line="240" w:lineRule="auto"/>
              <w:jc w:val="both"/>
              <w:rPr>
                <w:rFonts w:ascii="Arial" w:eastAsiaTheme="minorEastAsia" w:hAnsi="Arial" w:cs="Arial"/>
                <w:lang w:eastAsia="es-CO"/>
              </w:rPr>
            </w:pPr>
            <w:r>
              <w:rPr>
                <w:rFonts w:ascii="Arial" w:eastAsiaTheme="minorEastAsia" w:hAnsi="Arial" w:cs="Arial"/>
                <w:lang w:eastAsia="es-CO"/>
              </w:rPr>
              <w:t>-</w:t>
            </w:r>
            <w:r w:rsidR="0064321F" w:rsidRPr="006735B5">
              <w:rPr>
                <w:rFonts w:ascii="Arial" w:eastAsiaTheme="minorEastAsia" w:hAnsi="Arial" w:cs="Arial"/>
                <w:lang w:eastAsia="es-CO"/>
              </w:rPr>
              <w:t>Planilla de pago generado por la aplicación de Si contratista mes Actual.</w:t>
            </w:r>
          </w:p>
          <w:p w:rsidR="0064321F" w:rsidRPr="006735B5" w:rsidRDefault="0064321F" w:rsidP="0064321F">
            <w:pPr>
              <w:spacing w:after="0" w:line="240" w:lineRule="auto"/>
              <w:jc w:val="both"/>
              <w:rPr>
                <w:rFonts w:ascii="Arial" w:eastAsiaTheme="minorEastAsia" w:hAnsi="Arial" w:cs="Arial"/>
                <w:lang w:eastAsia="es-CO"/>
              </w:rPr>
            </w:pPr>
          </w:p>
          <w:p w:rsidR="0064321F" w:rsidRPr="006735B5" w:rsidRDefault="00332E01" w:rsidP="0064321F">
            <w:pPr>
              <w:spacing w:after="0" w:line="240" w:lineRule="auto"/>
              <w:jc w:val="both"/>
              <w:rPr>
                <w:rFonts w:ascii="Arial" w:eastAsiaTheme="minorEastAsia" w:hAnsi="Arial" w:cs="Arial"/>
                <w:lang w:eastAsia="es-CO"/>
              </w:rPr>
            </w:pPr>
            <w:r>
              <w:rPr>
                <w:rFonts w:ascii="Arial" w:eastAsiaTheme="minorEastAsia" w:hAnsi="Arial" w:cs="Arial"/>
                <w:lang w:eastAsia="es-CO"/>
              </w:rPr>
              <w:t>-</w:t>
            </w:r>
            <w:r w:rsidR="0064321F" w:rsidRPr="006735B5">
              <w:rPr>
                <w:rFonts w:ascii="Arial" w:eastAsiaTheme="minorEastAsia" w:hAnsi="Arial" w:cs="Arial"/>
                <w:lang w:eastAsia="es-CO"/>
              </w:rPr>
              <w:t xml:space="preserve">Guías de aprendizaje </w:t>
            </w:r>
            <w:r w:rsidR="008509EC">
              <w:rPr>
                <w:rFonts w:ascii="Arial" w:eastAsiaTheme="minorEastAsia" w:hAnsi="Arial" w:cs="Arial"/>
                <w:lang w:eastAsia="es-CO"/>
              </w:rPr>
              <w:t>GFPI-F-135 V.04</w:t>
            </w:r>
            <w:r w:rsidR="00B248AE" w:rsidRPr="006735B5">
              <w:rPr>
                <w:rFonts w:ascii="Arial" w:eastAsiaTheme="minorEastAsia" w:hAnsi="Arial" w:cs="Arial"/>
                <w:lang w:eastAsia="es-CO"/>
              </w:rPr>
              <w:t>.</w:t>
            </w:r>
            <w:r w:rsidR="0064321F" w:rsidRPr="006735B5">
              <w:rPr>
                <w:rFonts w:ascii="Arial" w:eastAsiaTheme="minorEastAsia" w:hAnsi="Arial" w:cs="Arial"/>
                <w:lang w:eastAsia="es-CO"/>
              </w:rPr>
              <w:t xml:space="preserve">utilizadas en el presente mes. </w:t>
            </w:r>
          </w:p>
          <w:p w:rsidR="0064321F" w:rsidRPr="006735B5" w:rsidRDefault="0064321F" w:rsidP="0064321F">
            <w:pPr>
              <w:spacing w:after="0" w:line="240" w:lineRule="auto"/>
              <w:jc w:val="both"/>
              <w:rPr>
                <w:rFonts w:ascii="Arial" w:eastAsiaTheme="minorEastAsia" w:hAnsi="Arial" w:cs="Arial"/>
                <w:lang w:eastAsia="es-CO"/>
              </w:rPr>
            </w:pPr>
          </w:p>
          <w:p w:rsidR="00B248AE" w:rsidRPr="006735B5" w:rsidRDefault="00332E01" w:rsidP="00B248AE">
            <w:pPr>
              <w:spacing w:after="0" w:line="240" w:lineRule="auto"/>
              <w:jc w:val="both"/>
              <w:rPr>
                <w:rFonts w:ascii="Arial" w:eastAsiaTheme="minorEastAsia" w:hAnsi="Arial" w:cs="Arial"/>
                <w:lang w:val="es-MX" w:eastAsia="es-CO"/>
              </w:rPr>
            </w:pPr>
            <w:r>
              <w:rPr>
                <w:rFonts w:ascii="Arial" w:eastAsiaTheme="minorEastAsia" w:hAnsi="Arial" w:cs="Arial"/>
                <w:lang w:eastAsia="es-CO"/>
              </w:rPr>
              <w:t>-</w:t>
            </w:r>
            <w:r w:rsidR="0064321F" w:rsidRPr="006735B5">
              <w:rPr>
                <w:rFonts w:ascii="Arial" w:eastAsiaTheme="minorEastAsia" w:hAnsi="Arial" w:cs="Arial"/>
                <w:lang w:eastAsia="es-CO"/>
              </w:rPr>
              <w:t>Los documentos antes relacionados reposan en la Plataforma SECOP II</w:t>
            </w:r>
            <w:r w:rsidR="00B248AE" w:rsidRPr="006735B5">
              <w:rPr>
                <w:rFonts w:ascii="Arial" w:eastAsiaTheme="minorEastAsia" w:hAnsi="Arial" w:cs="Arial"/>
                <w:lang w:eastAsia="es-CO"/>
              </w:rPr>
              <w:t xml:space="preserve">: </w:t>
            </w:r>
            <w:r w:rsidR="0064321F" w:rsidRPr="006735B5">
              <w:rPr>
                <w:rFonts w:ascii="Arial" w:eastAsiaTheme="minorEastAsia" w:hAnsi="Arial" w:cs="Arial"/>
                <w:lang w:eastAsia="es-CO"/>
              </w:rPr>
              <w:t>mis contratos</w:t>
            </w:r>
            <w:r w:rsidR="00B248AE" w:rsidRPr="006735B5">
              <w:rPr>
                <w:rFonts w:ascii="Arial" w:eastAsiaTheme="minorEastAsia" w:hAnsi="Arial" w:cs="Arial"/>
                <w:lang w:eastAsia="es-CO"/>
              </w:rPr>
              <w:t>,</w:t>
            </w:r>
            <w:r w:rsidR="0064321F" w:rsidRPr="006735B5">
              <w:rPr>
                <w:rFonts w:ascii="Arial" w:eastAsiaTheme="minorEastAsia" w:hAnsi="Arial" w:cs="Arial"/>
                <w:lang w:eastAsia="es-CO"/>
              </w:rPr>
              <w:t xml:space="preserve"> ID contrato-</w:t>
            </w:r>
            <w:r w:rsidR="00B248AE" w:rsidRPr="006735B5">
              <w:rPr>
                <w:rFonts w:ascii="Arial" w:eastAsia="Times New Roman" w:hAnsi="Arial" w:cs="Arial"/>
                <w:color w:val="000000"/>
                <w:lang w:val="es-MX" w:eastAsia="es-MX"/>
              </w:rPr>
              <w:t>CO1.PCCNTR.5811226</w:t>
            </w:r>
            <w:r w:rsidR="00B248AE" w:rsidRPr="006735B5">
              <w:rPr>
                <w:rFonts w:ascii="Arial" w:eastAsiaTheme="minorEastAsia" w:hAnsi="Arial" w:cs="Arial"/>
                <w:lang w:val="es-MX" w:eastAsia="es-CO"/>
              </w:rPr>
              <w:t>,</w:t>
            </w:r>
            <w:r w:rsidR="0064321F" w:rsidRPr="006735B5">
              <w:rPr>
                <w:rFonts w:ascii="Arial" w:eastAsiaTheme="minorEastAsia" w:hAnsi="Arial" w:cs="Arial"/>
                <w:lang w:eastAsia="es-CO"/>
              </w:rPr>
              <w:t>detalle</w:t>
            </w:r>
            <w:r w:rsidR="00B248AE" w:rsidRPr="006735B5">
              <w:rPr>
                <w:rFonts w:ascii="Arial" w:eastAsiaTheme="minorEastAsia" w:hAnsi="Arial" w:cs="Arial"/>
                <w:lang w:eastAsia="es-CO"/>
              </w:rPr>
              <w:t>,</w:t>
            </w:r>
            <w:r w:rsidR="0064321F" w:rsidRPr="006735B5">
              <w:rPr>
                <w:rFonts w:ascii="Arial" w:eastAsiaTheme="minorEastAsia" w:hAnsi="Arial" w:cs="Arial"/>
                <w:lang w:eastAsia="es-CO"/>
              </w:rPr>
              <w:t xml:space="preserve"> ejecución del contrato</w:t>
            </w:r>
            <w:r w:rsidR="00B248AE" w:rsidRPr="006735B5">
              <w:rPr>
                <w:rFonts w:ascii="Arial" w:eastAsiaTheme="minorEastAsia" w:hAnsi="Arial" w:cs="Arial"/>
                <w:lang w:eastAsia="es-CO"/>
              </w:rPr>
              <w:t>,</w:t>
            </w:r>
            <w:r w:rsidR="0064321F" w:rsidRPr="006735B5">
              <w:rPr>
                <w:rFonts w:ascii="Arial" w:eastAsiaTheme="minorEastAsia" w:hAnsi="Arial" w:cs="Arial"/>
                <w:lang w:eastAsia="es-CO"/>
              </w:rPr>
              <w:t xml:space="preserve"> plan de pagos. Y en el archivo </w:t>
            </w:r>
            <w:r w:rsidR="00B248AE" w:rsidRPr="006735B5">
              <w:rPr>
                <w:rFonts w:ascii="Arial" w:eastAsiaTheme="minorEastAsia" w:hAnsi="Arial" w:cs="Arial"/>
                <w:b/>
                <w:bCs/>
                <w:lang w:val="es-MX" w:eastAsia="es-CO"/>
              </w:rPr>
              <w:t>GC_65696522_</w:t>
            </w:r>
            <w:r w:rsidR="00B248AE" w:rsidRPr="006735B5">
              <w:rPr>
                <w:rStyle w:val="readonlyattribute"/>
                <w:rFonts w:ascii="Arial" w:hAnsi="Arial" w:cs="Arial"/>
                <w:b/>
                <w:bCs/>
                <w:bdr w:val="none" w:sz="0" w:space="0" w:color="auto" w:frame="1"/>
                <w:lang w:val="es-MX"/>
              </w:rPr>
              <w:t>12024</w:t>
            </w:r>
            <w:r w:rsidR="00B248AE" w:rsidRPr="006735B5">
              <w:rPr>
                <w:rFonts w:ascii="Arial" w:eastAsiaTheme="minorEastAsia" w:hAnsi="Arial" w:cs="Arial"/>
                <w:b/>
                <w:bCs/>
                <w:lang w:val="es-MX" w:eastAsia="es-CO"/>
              </w:rPr>
              <w:t xml:space="preserve"> _</w:t>
            </w:r>
            <w:r w:rsidR="004E2E18">
              <w:rPr>
                <w:rFonts w:ascii="Arial" w:eastAsiaTheme="minorEastAsia" w:hAnsi="Arial" w:cs="Arial"/>
                <w:b/>
                <w:bCs/>
                <w:lang w:val="es-MX" w:eastAsia="es-CO"/>
              </w:rPr>
              <w:t>DIC</w:t>
            </w:r>
            <w:r w:rsidR="00B248AE" w:rsidRPr="006735B5">
              <w:rPr>
                <w:rFonts w:ascii="Arial" w:eastAsiaTheme="minorEastAsia" w:hAnsi="Arial" w:cs="Arial"/>
                <w:b/>
                <w:bCs/>
                <w:lang w:val="es-MX" w:eastAsia="es-CO"/>
              </w:rPr>
              <w:t>_2024.zip</w:t>
            </w:r>
          </w:p>
          <w:p w:rsidR="00C541DE" w:rsidRPr="006C3C14" w:rsidRDefault="0064321F" w:rsidP="006C3C14">
            <w:pPr>
              <w:spacing w:after="0" w:line="240" w:lineRule="auto"/>
              <w:jc w:val="both"/>
              <w:rPr>
                <w:rFonts w:ascii="Arial" w:eastAsiaTheme="minorEastAsia" w:hAnsi="Arial" w:cs="Arial"/>
                <w:lang w:eastAsia="es-CO"/>
              </w:rPr>
            </w:pPr>
            <w:r w:rsidRPr="006735B5">
              <w:rPr>
                <w:rFonts w:ascii="Arial" w:eastAsiaTheme="minorEastAsia" w:hAnsi="Arial" w:cs="Arial"/>
                <w:lang w:eastAsia="es-CO"/>
              </w:rPr>
              <w:t>, la cual se adjunta a esta cuenta.</w:t>
            </w:r>
          </w:p>
          <w:p w:rsidR="00C541DE" w:rsidRPr="006735B5" w:rsidRDefault="00C541DE" w:rsidP="0064321F">
            <w:pPr>
              <w:spacing w:after="0" w:line="240" w:lineRule="auto"/>
              <w:jc w:val="both"/>
              <w:rPr>
                <w:rFonts w:ascii="Arial" w:hAnsi="Arial" w:cs="Arial"/>
              </w:rPr>
            </w:pPr>
          </w:p>
        </w:tc>
      </w:tr>
      <w:tr w:rsidR="008C2D21" w:rsidRPr="00353A87" w:rsidTr="00A736A7">
        <w:tc>
          <w:tcPr>
            <w:tcW w:w="568" w:type="dxa"/>
            <w:shd w:val="clear" w:color="auto" w:fill="auto"/>
          </w:tcPr>
          <w:p w:rsidR="008C2D21" w:rsidRPr="0019305F" w:rsidRDefault="008C2D21" w:rsidP="008C2D21">
            <w:pPr>
              <w:spacing w:after="0" w:line="240" w:lineRule="auto"/>
              <w:rPr>
                <w:rFonts w:ascii="Arial" w:hAnsi="Arial" w:cs="Arial"/>
              </w:rPr>
            </w:pPr>
            <w:r w:rsidRPr="0019305F">
              <w:rPr>
                <w:rFonts w:ascii="Arial" w:eastAsiaTheme="minorEastAsia" w:hAnsi="Arial" w:cs="Arial"/>
                <w:lang w:eastAsia="es-CO"/>
              </w:rPr>
              <w:t>20.</w:t>
            </w:r>
          </w:p>
        </w:tc>
        <w:tc>
          <w:tcPr>
            <w:tcW w:w="2523" w:type="dxa"/>
            <w:shd w:val="clear" w:color="auto" w:fill="auto"/>
          </w:tcPr>
          <w:p w:rsidR="008C2D21" w:rsidRPr="0019305F" w:rsidRDefault="008C2D21" w:rsidP="008C2D21">
            <w:pPr>
              <w:autoSpaceDE w:val="0"/>
              <w:autoSpaceDN w:val="0"/>
              <w:adjustRightInd w:val="0"/>
              <w:spacing w:after="0" w:line="240" w:lineRule="auto"/>
              <w:jc w:val="both"/>
              <w:rPr>
                <w:rFonts w:ascii="Arial" w:eastAsiaTheme="minorEastAsia" w:hAnsi="Arial" w:cs="Arial"/>
                <w:lang w:eastAsia="es-CO"/>
              </w:rPr>
            </w:pPr>
            <w:r w:rsidRPr="0019305F">
              <w:rPr>
                <w:rFonts w:ascii="Arial" w:eastAsiaTheme="minorEastAsia" w:hAnsi="Arial" w:cs="Arial"/>
                <w:lang w:eastAsia="es-CO"/>
              </w:rPr>
              <w:t xml:space="preserve">Garantizar y gestionar la realización de las competencias transversales de forma oportuna para las </w:t>
            </w:r>
            <w:r w:rsidRPr="0019305F">
              <w:rPr>
                <w:rFonts w:ascii="Arial" w:eastAsiaTheme="minorEastAsia" w:hAnsi="Arial" w:cs="Arial"/>
                <w:lang w:eastAsia="es-CO"/>
              </w:rPr>
              <w:lastRenderedPageBreak/>
              <w:t>formaciones tituladas a su cargo o de la cual es Gerente, cuando la formación así lo amerite.</w:t>
            </w:r>
          </w:p>
        </w:tc>
        <w:tc>
          <w:tcPr>
            <w:tcW w:w="3714" w:type="dxa"/>
            <w:shd w:val="clear" w:color="auto" w:fill="auto"/>
          </w:tcPr>
          <w:p w:rsidR="008C2D21" w:rsidRDefault="008C2D21" w:rsidP="008C2D21">
            <w:pPr>
              <w:pStyle w:val="Sinespaciado"/>
              <w:jc w:val="both"/>
              <w:rPr>
                <w:rFonts w:ascii="Arial" w:hAnsi="Arial" w:cs="Arial"/>
                <w:b/>
                <w:bCs/>
              </w:rPr>
            </w:pPr>
            <w:r w:rsidRPr="003654BE">
              <w:rPr>
                <w:rFonts w:ascii="Arial" w:hAnsi="Arial" w:cs="Arial"/>
              </w:rPr>
              <w:lastRenderedPageBreak/>
              <w:t xml:space="preserve">Durante el periodo </w:t>
            </w:r>
            <w:r w:rsidR="00E84715" w:rsidRPr="003654BE">
              <w:rPr>
                <w:rFonts w:ascii="Arial" w:hAnsi="Arial" w:cs="Arial"/>
              </w:rPr>
              <w:t xml:space="preserve">actual </w:t>
            </w:r>
            <w:r w:rsidR="00646222">
              <w:rPr>
                <w:rFonts w:ascii="Arial" w:hAnsi="Arial" w:cs="Arial"/>
              </w:rPr>
              <w:t xml:space="preserve">se asignó la transversal de cultura física </w:t>
            </w:r>
            <w:r w:rsidR="00E84715">
              <w:rPr>
                <w:rFonts w:ascii="Arial" w:hAnsi="Arial" w:cs="Arial"/>
              </w:rPr>
              <w:t xml:space="preserve">a la ficha  </w:t>
            </w:r>
            <w:r w:rsidR="00E84715">
              <w:rPr>
                <w:rFonts w:ascii="Arial" w:hAnsi="Arial" w:cs="Arial"/>
                <w:b/>
                <w:bCs/>
              </w:rPr>
              <w:t xml:space="preserve"> 2922045 GESTION ADMINISTRATIVA DEL SECTOR SALUD, como</w:t>
            </w:r>
            <w:r w:rsidR="00E84715" w:rsidRPr="00E84715">
              <w:rPr>
                <w:rFonts w:ascii="Arial" w:hAnsi="Arial" w:cs="Arial"/>
              </w:rPr>
              <w:t xml:space="preserve"> lo relaciona la </w:t>
            </w:r>
            <w:r w:rsidR="00E84715" w:rsidRPr="00E84715">
              <w:rPr>
                <w:rFonts w:ascii="Arial" w:hAnsi="Arial" w:cs="Arial"/>
              </w:rPr>
              <w:lastRenderedPageBreak/>
              <w:t>planeación pedagógica</w:t>
            </w:r>
            <w:r w:rsidR="00E84715">
              <w:rPr>
                <w:rFonts w:ascii="Arial" w:hAnsi="Arial" w:cs="Arial"/>
                <w:b/>
                <w:bCs/>
              </w:rPr>
              <w:t>.</w:t>
            </w:r>
          </w:p>
          <w:p w:rsidR="00646222" w:rsidRPr="003654BE" w:rsidRDefault="00646222" w:rsidP="008C2D21">
            <w:pPr>
              <w:pStyle w:val="Sinespaciado"/>
              <w:jc w:val="both"/>
              <w:rPr>
                <w:rFonts w:ascii="Arial" w:hAnsi="Arial" w:cs="Arial"/>
              </w:rPr>
            </w:pPr>
            <w:r>
              <w:rPr>
                <w:rFonts w:ascii="Arial" w:hAnsi="Arial" w:cs="Arial"/>
                <w:b/>
                <w:bCs/>
              </w:rPr>
              <w:t>Ingles  a la ficha 2994202 TECNICO  EN ENFERMERIA</w:t>
            </w:r>
          </w:p>
        </w:tc>
        <w:tc>
          <w:tcPr>
            <w:tcW w:w="3686" w:type="dxa"/>
            <w:shd w:val="clear" w:color="auto" w:fill="auto"/>
          </w:tcPr>
          <w:p w:rsidR="00E84715" w:rsidRPr="00353A87" w:rsidRDefault="001D200B" w:rsidP="00E84715">
            <w:pPr>
              <w:autoSpaceDE w:val="0"/>
              <w:autoSpaceDN w:val="0"/>
              <w:adjustRightInd w:val="0"/>
              <w:spacing w:after="0" w:line="240" w:lineRule="auto"/>
              <w:jc w:val="both"/>
              <w:rPr>
                <w:rFonts w:eastAsiaTheme="minorEastAsia" w:cs="Calibri"/>
                <w:lang w:eastAsia="es-CO"/>
              </w:rPr>
            </w:pPr>
            <w:r>
              <w:rPr>
                <w:rFonts w:ascii="Arial" w:hAnsi="Arial" w:cs="Arial"/>
                <w:shd w:val="clear" w:color="auto" w:fill="FFFFFF"/>
              </w:rPr>
              <w:lastRenderedPageBreak/>
              <w:t xml:space="preserve">Se evidencia </w:t>
            </w:r>
            <w:r w:rsidRPr="00865FF0">
              <w:rPr>
                <w:rFonts w:ascii="Arial" w:hAnsi="Arial" w:cs="Arial"/>
                <w:shd w:val="clear" w:color="auto" w:fill="FFFFFF"/>
              </w:rPr>
              <w:t>planeación</w:t>
            </w:r>
            <w:r w:rsidR="00E84715" w:rsidRPr="001234FF">
              <w:rPr>
                <w:rFonts w:ascii="Arial" w:hAnsi="Arial" w:cs="Arial"/>
                <w:b/>
                <w:bCs/>
                <w:shd w:val="clear" w:color="auto" w:fill="FFFFFF"/>
              </w:rPr>
              <w:t xml:space="preserve"> pedagógica </w:t>
            </w:r>
            <w:r w:rsidR="00E84715" w:rsidRPr="001234FF">
              <w:rPr>
                <w:rFonts w:ascii="Arial" w:hAnsi="Arial" w:cs="Arial"/>
                <w:b/>
                <w:bCs/>
              </w:rPr>
              <w:t xml:space="preserve">formato </w:t>
            </w:r>
            <w:r w:rsidR="00E84715" w:rsidRPr="001234FF">
              <w:rPr>
                <w:rFonts w:ascii="Arial" w:hAnsi="Arial" w:cs="Arial"/>
                <w:b/>
                <w:bCs/>
                <w:shd w:val="clear" w:color="auto" w:fill="FFFFFF"/>
              </w:rPr>
              <w:t>GFPI-F-134</w:t>
            </w:r>
            <w:r w:rsidR="00646222">
              <w:rPr>
                <w:rFonts w:ascii="Arial" w:hAnsi="Arial" w:cs="Arial"/>
                <w:b/>
                <w:bCs/>
                <w:shd w:val="clear" w:color="auto" w:fill="FFFFFF"/>
              </w:rPr>
              <w:t xml:space="preserve"> </w:t>
            </w:r>
            <w:r>
              <w:rPr>
                <w:rFonts w:ascii="Arial" w:hAnsi="Arial" w:cs="Arial"/>
                <w:shd w:val="clear" w:color="auto" w:fill="FFFFFF"/>
              </w:rPr>
              <w:t>proyectada y</w:t>
            </w:r>
            <w:r w:rsidR="00E84715">
              <w:rPr>
                <w:rFonts w:ascii="Arial" w:hAnsi="Arial" w:cs="Arial"/>
                <w:shd w:val="clear" w:color="auto" w:fill="FFFFFF"/>
              </w:rPr>
              <w:t xml:space="preserve"> a ajustada</w:t>
            </w:r>
            <w:r w:rsidR="00F5568A">
              <w:rPr>
                <w:rFonts w:ascii="Arial" w:hAnsi="Arial" w:cs="Arial"/>
                <w:shd w:val="clear" w:color="auto" w:fill="FFFFFF"/>
              </w:rPr>
              <w:t xml:space="preserve"> </w:t>
            </w:r>
            <w:r w:rsidR="00F07555">
              <w:rPr>
                <w:rFonts w:ascii="Arial" w:hAnsi="Arial" w:cs="Arial"/>
                <w:shd w:val="clear" w:color="auto" w:fill="FFFFFF"/>
              </w:rPr>
              <w:t>como parte</w:t>
            </w:r>
            <w:r w:rsidR="0018500A">
              <w:rPr>
                <w:rFonts w:ascii="Arial" w:hAnsi="Arial" w:cs="Arial"/>
                <w:shd w:val="clear" w:color="auto" w:fill="FFFFFF"/>
              </w:rPr>
              <w:t xml:space="preserve"> </w:t>
            </w:r>
            <w:r w:rsidR="00F07555">
              <w:rPr>
                <w:rFonts w:ascii="Arial" w:hAnsi="Arial" w:cs="Arial"/>
                <w:shd w:val="clear" w:color="auto" w:fill="FFFFFF"/>
              </w:rPr>
              <w:t>del apoyo</w:t>
            </w:r>
            <w:r w:rsidR="00E84715">
              <w:rPr>
                <w:rFonts w:ascii="Arial" w:hAnsi="Arial" w:cs="Arial"/>
                <w:shd w:val="clear" w:color="auto" w:fill="FFFFFF"/>
              </w:rPr>
              <w:t xml:space="preserve"> como  </w:t>
            </w:r>
            <w:r w:rsidR="00E84715" w:rsidRPr="00865FF0">
              <w:rPr>
                <w:rFonts w:ascii="Arial" w:hAnsi="Arial" w:cs="Arial"/>
                <w:shd w:val="clear" w:color="auto" w:fill="FFFFFF"/>
              </w:rPr>
              <w:t xml:space="preserve"> gerentes de proyecto</w:t>
            </w:r>
            <w:r w:rsidR="00E84715">
              <w:rPr>
                <w:rFonts w:ascii="Arial" w:hAnsi="Arial" w:cs="Arial"/>
                <w:shd w:val="clear" w:color="auto" w:fill="FFFFFF"/>
              </w:rPr>
              <w:t xml:space="preserve"> con   el compañero Diego </w:t>
            </w:r>
            <w:r w:rsidR="00E84715">
              <w:rPr>
                <w:rFonts w:ascii="Arial" w:hAnsi="Arial" w:cs="Arial"/>
                <w:shd w:val="clear" w:color="auto" w:fill="FFFFFF"/>
              </w:rPr>
              <w:lastRenderedPageBreak/>
              <w:t>Caviedes</w:t>
            </w:r>
            <w:r w:rsidR="00E84715" w:rsidRPr="00865FF0">
              <w:rPr>
                <w:rFonts w:ascii="Arial" w:hAnsi="Arial" w:cs="Arial"/>
                <w:shd w:val="clear" w:color="auto" w:fill="FFFFFF"/>
              </w:rPr>
              <w:t xml:space="preserve"> en el aplicativo </w:t>
            </w:r>
            <w:r w:rsidR="00E84715">
              <w:rPr>
                <w:rFonts w:ascii="Arial" w:hAnsi="Arial" w:cs="Arial"/>
                <w:shd w:val="clear" w:color="auto" w:fill="FFFFFF"/>
              </w:rPr>
              <w:t>en sofiaplus.</w:t>
            </w:r>
          </w:p>
          <w:p w:rsidR="008C2D21" w:rsidRPr="003654BE" w:rsidRDefault="008C2D21" w:rsidP="008C2D21">
            <w:pPr>
              <w:spacing w:line="240" w:lineRule="auto"/>
              <w:jc w:val="both"/>
              <w:rPr>
                <w:rFonts w:ascii="Arial" w:eastAsiaTheme="minorEastAsia" w:hAnsi="Arial" w:cs="Arial"/>
                <w:lang w:eastAsia="es-CO"/>
              </w:rPr>
            </w:pPr>
            <w:r w:rsidRPr="003654BE">
              <w:rPr>
                <w:rFonts w:ascii="Arial" w:eastAsiaTheme="minorEastAsia" w:hAnsi="Arial" w:cs="Arial"/>
                <w:lang w:eastAsia="es-CO"/>
              </w:rPr>
              <w:t>.</w:t>
            </w:r>
          </w:p>
        </w:tc>
      </w:tr>
      <w:tr w:rsidR="0064321F" w:rsidRPr="00353A87" w:rsidTr="00A736A7">
        <w:tc>
          <w:tcPr>
            <w:tcW w:w="568" w:type="dxa"/>
            <w:shd w:val="clear" w:color="auto" w:fill="auto"/>
          </w:tcPr>
          <w:p w:rsidR="0064321F" w:rsidRPr="00353A87" w:rsidRDefault="0064321F" w:rsidP="0064321F">
            <w:pPr>
              <w:spacing w:after="0" w:line="240" w:lineRule="auto"/>
              <w:rPr>
                <w:rFonts w:ascii="Arial" w:hAnsi="Arial" w:cs="Arial"/>
              </w:rPr>
            </w:pPr>
            <w:r w:rsidRPr="00353A87">
              <w:rPr>
                <w:rFonts w:eastAsiaTheme="minorEastAsia" w:cs="Calibri"/>
                <w:lang w:eastAsia="es-CO"/>
              </w:rPr>
              <w:lastRenderedPageBreak/>
              <w:t>21.</w:t>
            </w:r>
          </w:p>
        </w:tc>
        <w:tc>
          <w:tcPr>
            <w:tcW w:w="2523" w:type="dxa"/>
            <w:shd w:val="clear" w:color="auto" w:fill="auto"/>
          </w:tcPr>
          <w:p w:rsidR="0064321F" w:rsidRPr="003654BE" w:rsidRDefault="0064321F" w:rsidP="0064321F">
            <w:pPr>
              <w:autoSpaceDE w:val="0"/>
              <w:autoSpaceDN w:val="0"/>
              <w:adjustRightInd w:val="0"/>
              <w:spacing w:after="0" w:line="240" w:lineRule="auto"/>
              <w:jc w:val="both"/>
              <w:rPr>
                <w:rFonts w:ascii="Arial" w:eastAsiaTheme="minorEastAsia" w:hAnsi="Arial" w:cs="Arial"/>
                <w:lang w:eastAsia="es-CO"/>
              </w:rPr>
            </w:pPr>
            <w:r w:rsidRPr="003654BE">
              <w:rPr>
                <w:rFonts w:ascii="Arial" w:eastAsiaTheme="minorEastAsia" w:hAnsi="Arial" w:cs="Arial"/>
                <w:lang w:eastAsia="es-CO"/>
              </w:rPr>
              <w:t>Apoyar y orientar a los aprendices en el proceso de consecución de la etapa práctica, así mismo en el conocimiento y divulgación del reglamento del Aprendiz.</w:t>
            </w:r>
          </w:p>
        </w:tc>
        <w:tc>
          <w:tcPr>
            <w:tcW w:w="3714" w:type="dxa"/>
            <w:shd w:val="clear" w:color="auto" w:fill="auto"/>
          </w:tcPr>
          <w:p w:rsidR="0064321F" w:rsidRPr="003654BE" w:rsidRDefault="00026460" w:rsidP="0064321F">
            <w:pPr>
              <w:autoSpaceDE w:val="0"/>
              <w:autoSpaceDN w:val="0"/>
              <w:adjustRightInd w:val="0"/>
              <w:spacing w:after="0" w:line="240" w:lineRule="auto"/>
              <w:jc w:val="both"/>
              <w:rPr>
                <w:rFonts w:ascii="Arial" w:eastAsiaTheme="minorEastAsia" w:hAnsi="Arial" w:cs="Arial"/>
                <w:lang w:eastAsia="es-CO"/>
              </w:rPr>
            </w:pPr>
            <w:r w:rsidRPr="003654BE">
              <w:rPr>
                <w:rFonts w:ascii="Arial" w:hAnsi="Arial" w:cs="Arial"/>
                <w:color w:val="000000" w:themeColor="text1"/>
              </w:rPr>
              <w:t xml:space="preserve">En el periodo contractual no se </w:t>
            </w:r>
            <w:r w:rsidRPr="003654BE">
              <w:rPr>
                <w:rFonts w:ascii="Arial" w:hAnsi="Arial" w:cs="Arial"/>
              </w:rPr>
              <w:t>Apoyó ni se gestionó este   proceso con los aprendices.</w:t>
            </w:r>
          </w:p>
        </w:tc>
        <w:tc>
          <w:tcPr>
            <w:tcW w:w="3686" w:type="dxa"/>
            <w:shd w:val="clear" w:color="auto" w:fill="auto"/>
          </w:tcPr>
          <w:p w:rsidR="0064321F" w:rsidRPr="003654BE" w:rsidRDefault="00026460" w:rsidP="0064321F">
            <w:pPr>
              <w:spacing w:line="240" w:lineRule="auto"/>
              <w:jc w:val="both"/>
              <w:rPr>
                <w:rFonts w:ascii="Arial" w:hAnsi="Arial" w:cs="Arial"/>
              </w:rPr>
            </w:pPr>
            <w:r w:rsidRPr="003654BE">
              <w:rPr>
                <w:rFonts w:ascii="Arial" w:hAnsi="Arial" w:cs="Arial"/>
                <w:color w:val="000000" w:themeColor="text1"/>
              </w:rPr>
              <w:t>No se soportan evidencias, obligación no programada</w:t>
            </w:r>
          </w:p>
        </w:tc>
      </w:tr>
      <w:tr w:rsidR="00D02EC5" w:rsidRPr="00353A87" w:rsidTr="00A736A7">
        <w:trPr>
          <w:trHeight w:val="1266"/>
        </w:trPr>
        <w:tc>
          <w:tcPr>
            <w:tcW w:w="568" w:type="dxa"/>
            <w:shd w:val="clear" w:color="auto" w:fill="auto"/>
          </w:tcPr>
          <w:p w:rsidR="00D02EC5" w:rsidRPr="00353A87" w:rsidRDefault="00D02EC5" w:rsidP="00D02EC5">
            <w:pPr>
              <w:spacing w:after="0" w:line="240" w:lineRule="auto"/>
              <w:rPr>
                <w:rFonts w:ascii="Arial" w:hAnsi="Arial" w:cs="Arial"/>
              </w:rPr>
            </w:pPr>
            <w:r w:rsidRPr="00353A87">
              <w:rPr>
                <w:rFonts w:eastAsiaTheme="minorEastAsia" w:cs="Calibri"/>
                <w:lang w:eastAsia="es-CO"/>
              </w:rPr>
              <w:t>22.</w:t>
            </w:r>
          </w:p>
        </w:tc>
        <w:tc>
          <w:tcPr>
            <w:tcW w:w="2523" w:type="dxa"/>
            <w:shd w:val="clear" w:color="auto" w:fill="auto"/>
          </w:tcPr>
          <w:p w:rsidR="00D02EC5" w:rsidRPr="003654BE" w:rsidRDefault="00D02EC5" w:rsidP="00D02EC5">
            <w:pPr>
              <w:autoSpaceDE w:val="0"/>
              <w:autoSpaceDN w:val="0"/>
              <w:adjustRightInd w:val="0"/>
              <w:spacing w:after="0" w:line="240" w:lineRule="auto"/>
              <w:jc w:val="both"/>
              <w:rPr>
                <w:rFonts w:ascii="Arial" w:eastAsiaTheme="minorEastAsia" w:hAnsi="Arial" w:cs="Arial"/>
                <w:lang w:eastAsia="es-CO"/>
              </w:rPr>
            </w:pPr>
            <w:r w:rsidRPr="003654BE">
              <w:rPr>
                <w:rFonts w:ascii="Arial" w:eastAsiaTheme="minorEastAsia" w:hAnsi="Arial" w:cs="Arial"/>
                <w:lang w:eastAsia="es-CO"/>
              </w:rPr>
              <w:t>Apoyar y gestionar el proceso de certificación de sus aprendices, así como apoyar en la organización de las ceremonias de graduación de sus aprendices.</w:t>
            </w:r>
          </w:p>
        </w:tc>
        <w:tc>
          <w:tcPr>
            <w:tcW w:w="3714" w:type="dxa"/>
            <w:shd w:val="clear" w:color="auto" w:fill="auto"/>
          </w:tcPr>
          <w:p w:rsidR="00D02EC5" w:rsidRPr="003654BE" w:rsidRDefault="00D02EC5" w:rsidP="00D02EC5">
            <w:pPr>
              <w:spacing w:after="0" w:line="240" w:lineRule="auto"/>
              <w:jc w:val="both"/>
              <w:rPr>
                <w:rFonts w:ascii="Arial" w:eastAsiaTheme="minorEastAsia" w:hAnsi="Arial" w:cs="Arial"/>
                <w:lang w:eastAsia="es-CO"/>
              </w:rPr>
            </w:pPr>
            <w:r w:rsidRPr="003654BE">
              <w:rPr>
                <w:rFonts w:ascii="Arial" w:hAnsi="Arial" w:cs="Arial"/>
                <w:color w:val="000000" w:themeColor="text1"/>
              </w:rPr>
              <w:t xml:space="preserve">En el periodo contractual no se </w:t>
            </w:r>
            <w:r w:rsidRPr="003654BE">
              <w:rPr>
                <w:rFonts w:ascii="Arial" w:hAnsi="Arial" w:cs="Arial"/>
              </w:rPr>
              <w:t>Apoyó ni se gestionó este   proceso con los aprendices.</w:t>
            </w:r>
          </w:p>
        </w:tc>
        <w:tc>
          <w:tcPr>
            <w:tcW w:w="3686" w:type="dxa"/>
            <w:shd w:val="clear" w:color="auto" w:fill="auto"/>
          </w:tcPr>
          <w:p w:rsidR="00D02EC5" w:rsidRPr="003654BE" w:rsidRDefault="00D02EC5" w:rsidP="00D02EC5">
            <w:pPr>
              <w:spacing w:after="0" w:line="240" w:lineRule="auto"/>
              <w:jc w:val="both"/>
              <w:rPr>
                <w:rFonts w:ascii="Arial" w:eastAsiaTheme="minorEastAsia" w:hAnsi="Arial" w:cs="Arial"/>
                <w:lang w:eastAsia="es-CO"/>
              </w:rPr>
            </w:pPr>
            <w:r w:rsidRPr="003654BE">
              <w:rPr>
                <w:rFonts w:ascii="Arial" w:hAnsi="Arial" w:cs="Arial"/>
                <w:color w:val="000000" w:themeColor="text1"/>
              </w:rPr>
              <w:t>No se soportan evidencias, obligación no programada</w:t>
            </w:r>
          </w:p>
        </w:tc>
      </w:tr>
      <w:tr w:rsidR="0064321F" w:rsidRPr="00353A87" w:rsidTr="00A736A7">
        <w:tc>
          <w:tcPr>
            <w:tcW w:w="568" w:type="dxa"/>
            <w:shd w:val="clear" w:color="auto" w:fill="auto"/>
          </w:tcPr>
          <w:p w:rsidR="0064321F" w:rsidRPr="00353A87" w:rsidRDefault="0064321F" w:rsidP="0064321F">
            <w:pPr>
              <w:spacing w:after="0" w:line="240" w:lineRule="auto"/>
              <w:rPr>
                <w:rFonts w:ascii="Arial" w:hAnsi="Arial" w:cs="Arial"/>
              </w:rPr>
            </w:pPr>
            <w:r w:rsidRPr="00353A87">
              <w:rPr>
                <w:rFonts w:eastAsiaTheme="minorEastAsia" w:cs="Calibri"/>
                <w:lang w:eastAsia="es-CO"/>
              </w:rPr>
              <w:t>23.</w:t>
            </w:r>
          </w:p>
        </w:tc>
        <w:tc>
          <w:tcPr>
            <w:tcW w:w="2523" w:type="dxa"/>
            <w:shd w:val="clear" w:color="auto" w:fill="auto"/>
          </w:tcPr>
          <w:p w:rsidR="0064321F" w:rsidRPr="00DA099A" w:rsidRDefault="0064321F" w:rsidP="0064321F">
            <w:pPr>
              <w:autoSpaceDE w:val="0"/>
              <w:autoSpaceDN w:val="0"/>
              <w:adjustRightInd w:val="0"/>
              <w:spacing w:after="0" w:line="240" w:lineRule="auto"/>
              <w:jc w:val="both"/>
              <w:rPr>
                <w:rFonts w:ascii="Arial" w:eastAsiaTheme="minorEastAsia" w:hAnsi="Arial" w:cs="Arial"/>
                <w:lang w:eastAsia="es-CO"/>
              </w:rPr>
            </w:pPr>
            <w:r w:rsidRPr="00DA099A">
              <w:rPr>
                <w:rFonts w:ascii="Arial" w:eastAsiaTheme="minorEastAsia" w:hAnsi="Arial" w:cs="Arial"/>
                <w:lang w:eastAsia="es-CO"/>
              </w:rPr>
              <w:t>Apoyar y participar en los Comités Técnicos Asesores y Evaluadores de procesos contractuales, de acuerdo con su especialidad, cuando la entidad lo requiera</w:t>
            </w:r>
          </w:p>
        </w:tc>
        <w:tc>
          <w:tcPr>
            <w:tcW w:w="3714" w:type="dxa"/>
            <w:shd w:val="clear" w:color="auto" w:fill="auto"/>
          </w:tcPr>
          <w:p w:rsidR="0064321F" w:rsidRPr="00DA099A" w:rsidRDefault="0064321F" w:rsidP="0064321F">
            <w:pPr>
              <w:spacing w:line="240" w:lineRule="auto"/>
              <w:jc w:val="both"/>
              <w:rPr>
                <w:rFonts w:ascii="Arial" w:eastAsiaTheme="minorEastAsia" w:hAnsi="Arial" w:cs="Arial"/>
                <w:lang w:eastAsia="es-CO"/>
              </w:rPr>
            </w:pPr>
            <w:r w:rsidRPr="00DA099A">
              <w:rPr>
                <w:rFonts w:ascii="Arial" w:eastAsiaTheme="minorEastAsia" w:hAnsi="Arial" w:cs="Arial"/>
                <w:lang w:eastAsia="es-CO"/>
              </w:rPr>
              <w:t>Para el periodo contractual no he sido invitado hacer parte de comités técnicos asesores y evaluadores de procesos contractuales.</w:t>
            </w:r>
          </w:p>
        </w:tc>
        <w:tc>
          <w:tcPr>
            <w:tcW w:w="3686" w:type="dxa"/>
            <w:shd w:val="clear" w:color="auto" w:fill="auto"/>
          </w:tcPr>
          <w:p w:rsidR="0064321F" w:rsidRPr="00DA099A" w:rsidRDefault="0064321F" w:rsidP="0064321F">
            <w:pPr>
              <w:spacing w:line="240" w:lineRule="auto"/>
              <w:jc w:val="both"/>
              <w:rPr>
                <w:rFonts w:ascii="Arial" w:eastAsiaTheme="minorEastAsia" w:hAnsi="Arial" w:cs="Arial"/>
                <w:lang w:eastAsia="es-CO"/>
              </w:rPr>
            </w:pPr>
            <w:r w:rsidRPr="00DA099A">
              <w:rPr>
                <w:rFonts w:ascii="Arial" w:eastAsiaTheme="minorEastAsia" w:hAnsi="Arial" w:cs="Arial"/>
                <w:lang w:eastAsia="es-CO"/>
              </w:rPr>
              <w:t xml:space="preserve">No recibí invitaciones para participar activamente </w:t>
            </w:r>
            <w:r w:rsidR="00CC7CFA" w:rsidRPr="00DA099A">
              <w:rPr>
                <w:rFonts w:ascii="Arial" w:eastAsiaTheme="minorEastAsia" w:hAnsi="Arial" w:cs="Arial"/>
                <w:lang w:eastAsia="es-CO"/>
              </w:rPr>
              <w:t>a estos</w:t>
            </w:r>
            <w:r w:rsidRPr="00DA099A">
              <w:rPr>
                <w:rFonts w:ascii="Arial" w:eastAsiaTheme="minorEastAsia" w:hAnsi="Arial" w:cs="Arial"/>
                <w:lang w:eastAsia="es-CO"/>
              </w:rPr>
              <w:t xml:space="preserve"> comités</w:t>
            </w:r>
            <w:r w:rsidR="00DD08E3">
              <w:rPr>
                <w:rFonts w:ascii="Arial" w:eastAsiaTheme="minorEastAsia" w:hAnsi="Arial" w:cs="Arial"/>
                <w:lang w:eastAsia="es-CO"/>
              </w:rPr>
              <w:t xml:space="preserve"> </w:t>
            </w:r>
            <w:r w:rsidR="00A736A7" w:rsidRPr="00DA099A">
              <w:rPr>
                <w:rFonts w:ascii="Arial" w:eastAsiaTheme="minorEastAsia" w:hAnsi="Arial" w:cs="Arial"/>
                <w:lang w:eastAsia="es-CO"/>
              </w:rPr>
              <w:t>técnicos</w:t>
            </w:r>
            <w:r w:rsidR="00CC7CFA" w:rsidRPr="00DA099A">
              <w:rPr>
                <w:rFonts w:ascii="Arial" w:eastAsiaTheme="minorEastAsia" w:hAnsi="Arial" w:cs="Arial"/>
                <w:lang w:eastAsia="es-CO"/>
              </w:rPr>
              <w:t>.</w:t>
            </w:r>
          </w:p>
        </w:tc>
      </w:tr>
      <w:tr w:rsidR="0064321F" w:rsidRPr="00353A87" w:rsidTr="00A736A7">
        <w:tc>
          <w:tcPr>
            <w:tcW w:w="568" w:type="dxa"/>
            <w:shd w:val="clear" w:color="auto" w:fill="auto"/>
          </w:tcPr>
          <w:p w:rsidR="0064321F" w:rsidRPr="00353A87" w:rsidRDefault="0064321F" w:rsidP="0064321F">
            <w:pPr>
              <w:spacing w:after="0" w:line="240" w:lineRule="auto"/>
              <w:rPr>
                <w:rFonts w:ascii="Arial" w:hAnsi="Arial" w:cs="Arial"/>
              </w:rPr>
            </w:pPr>
            <w:r w:rsidRPr="00353A87">
              <w:rPr>
                <w:rFonts w:eastAsiaTheme="minorEastAsia" w:cs="Calibri"/>
                <w:lang w:eastAsia="es-CO"/>
              </w:rPr>
              <w:t>24.</w:t>
            </w:r>
          </w:p>
        </w:tc>
        <w:tc>
          <w:tcPr>
            <w:tcW w:w="2523" w:type="dxa"/>
            <w:shd w:val="clear" w:color="auto" w:fill="auto"/>
          </w:tcPr>
          <w:p w:rsidR="0064321F" w:rsidRPr="00DA099A" w:rsidRDefault="0064321F" w:rsidP="0064321F">
            <w:pPr>
              <w:autoSpaceDE w:val="0"/>
              <w:autoSpaceDN w:val="0"/>
              <w:adjustRightInd w:val="0"/>
              <w:spacing w:after="0" w:line="240" w:lineRule="auto"/>
              <w:jc w:val="both"/>
              <w:rPr>
                <w:rFonts w:ascii="Arial" w:eastAsiaTheme="minorEastAsia" w:hAnsi="Arial" w:cs="Arial"/>
                <w:lang w:eastAsia="es-CO"/>
              </w:rPr>
            </w:pPr>
            <w:r w:rsidRPr="00DA099A">
              <w:rPr>
                <w:rFonts w:ascii="Arial" w:eastAsiaTheme="minorEastAsia" w:hAnsi="Arial" w:cs="Arial"/>
                <w:lang w:eastAsia="es-CO"/>
              </w:rPr>
              <w:t xml:space="preserve">Apoyar el seguimiento a las tituladas que se encuentran en etapa productiva de manera presencial, y/o herramientas de colaboración en línea de las TICS, verificando que el aprendiz este aplicando la resolución de problemas reales del sector productivo, los conocimientos, habilidades y destrezas pertinentes al </w:t>
            </w:r>
            <w:r w:rsidRPr="00DA099A">
              <w:rPr>
                <w:rFonts w:ascii="Arial" w:eastAsiaTheme="minorEastAsia" w:hAnsi="Arial" w:cs="Arial"/>
                <w:lang w:eastAsia="es-CO"/>
              </w:rPr>
              <w:lastRenderedPageBreak/>
              <w:t>programa de formación se estén fortaleciendo, y este asumiendo estrategias y metodologías de autogestión.</w:t>
            </w:r>
          </w:p>
        </w:tc>
        <w:tc>
          <w:tcPr>
            <w:tcW w:w="3714" w:type="dxa"/>
            <w:shd w:val="clear" w:color="auto" w:fill="auto"/>
          </w:tcPr>
          <w:p w:rsidR="0064321F" w:rsidRPr="00DA099A" w:rsidRDefault="0064321F" w:rsidP="0064321F">
            <w:pPr>
              <w:spacing w:line="240" w:lineRule="auto"/>
              <w:jc w:val="both"/>
              <w:rPr>
                <w:rFonts w:ascii="Arial" w:eastAsiaTheme="minorEastAsia" w:hAnsi="Arial" w:cs="Arial"/>
                <w:lang w:eastAsia="es-CO"/>
              </w:rPr>
            </w:pPr>
            <w:r w:rsidRPr="00DA099A">
              <w:rPr>
                <w:rFonts w:ascii="Arial" w:eastAsiaTheme="minorEastAsia" w:hAnsi="Arial" w:cs="Arial"/>
                <w:lang w:eastAsia="es-CO"/>
              </w:rPr>
              <w:lastRenderedPageBreak/>
              <w:t xml:space="preserve">Durante el periodo actual no fui </w:t>
            </w:r>
            <w:r w:rsidR="00CC7CFA" w:rsidRPr="00DA099A">
              <w:rPr>
                <w:rFonts w:ascii="Arial" w:eastAsiaTheme="minorEastAsia" w:hAnsi="Arial" w:cs="Arial"/>
                <w:lang w:eastAsia="es-CO"/>
              </w:rPr>
              <w:t>notificado</w:t>
            </w:r>
            <w:r w:rsidRPr="00DA099A">
              <w:rPr>
                <w:rFonts w:ascii="Arial" w:eastAsiaTheme="minorEastAsia" w:hAnsi="Arial" w:cs="Arial"/>
                <w:lang w:eastAsia="es-CO"/>
              </w:rPr>
              <w:t xml:space="preserve"> para para realizar seguimiento a las tituladas que se encuentran en etapa productiva.</w:t>
            </w:r>
          </w:p>
        </w:tc>
        <w:tc>
          <w:tcPr>
            <w:tcW w:w="3686" w:type="dxa"/>
            <w:shd w:val="clear" w:color="auto" w:fill="auto"/>
          </w:tcPr>
          <w:p w:rsidR="0064321F" w:rsidRPr="00DA099A" w:rsidRDefault="00CC7CFA" w:rsidP="0064321F">
            <w:pPr>
              <w:spacing w:line="240" w:lineRule="auto"/>
              <w:jc w:val="both"/>
              <w:rPr>
                <w:rFonts w:ascii="Arial" w:eastAsiaTheme="minorEastAsia" w:hAnsi="Arial" w:cs="Arial"/>
                <w:lang w:eastAsia="es-CO"/>
              </w:rPr>
            </w:pPr>
            <w:r w:rsidRPr="00DA099A">
              <w:rPr>
                <w:rFonts w:ascii="Arial" w:hAnsi="Arial" w:cs="Arial"/>
                <w:color w:val="000000" w:themeColor="text1"/>
              </w:rPr>
              <w:t>No se soportan evidencias, obligación no programada</w:t>
            </w:r>
            <w:r w:rsidR="0064321F" w:rsidRPr="00DA099A">
              <w:rPr>
                <w:rFonts w:ascii="Arial" w:eastAsiaTheme="minorEastAsia" w:hAnsi="Arial" w:cs="Arial"/>
                <w:lang w:eastAsia="es-CO"/>
              </w:rPr>
              <w:t>.</w:t>
            </w:r>
          </w:p>
        </w:tc>
      </w:tr>
      <w:tr w:rsidR="00575ABC" w:rsidRPr="00DA099A" w:rsidTr="00A736A7">
        <w:tc>
          <w:tcPr>
            <w:tcW w:w="568" w:type="dxa"/>
            <w:shd w:val="clear" w:color="auto" w:fill="auto"/>
          </w:tcPr>
          <w:p w:rsidR="00575ABC" w:rsidRPr="00DA099A" w:rsidRDefault="00575ABC" w:rsidP="0064321F">
            <w:pPr>
              <w:spacing w:after="0" w:line="240" w:lineRule="auto"/>
              <w:rPr>
                <w:rFonts w:ascii="Arial" w:hAnsi="Arial" w:cs="Arial"/>
              </w:rPr>
            </w:pPr>
            <w:r w:rsidRPr="00DA099A">
              <w:rPr>
                <w:rFonts w:ascii="Arial" w:eastAsiaTheme="minorEastAsia" w:hAnsi="Arial" w:cs="Arial"/>
                <w:lang w:eastAsia="es-CO"/>
              </w:rPr>
              <w:lastRenderedPageBreak/>
              <w:t>25.</w:t>
            </w:r>
          </w:p>
        </w:tc>
        <w:tc>
          <w:tcPr>
            <w:tcW w:w="2523" w:type="dxa"/>
            <w:shd w:val="clear" w:color="auto" w:fill="auto"/>
          </w:tcPr>
          <w:p w:rsidR="00575ABC" w:rsidRPr="00DA099A" w:rsidRDefault="00575ABC" w:rsidP="0064321F">
            <w:pPr>
              <w:autoSpaceDE w:val="0"/>
              <w:autoSpaceDN w:val="0"/>
              <w:adjustRightInd w:val="0"/>
              <w:spacing w:after="0" w:line="240" w:lineRule="auto"/>
              <w:jc w:val="both"/>
              <w:rPr>
                <w:rFonts w:ascii="Arial" w:eastAsiaTheme="minorEastAsia" w:hAnsi="Arial" w:cs="Arial"/>
                <w:lang w:eastAsia="es-CO"/>
              </w:rPr>
            </w:pPr>
            <w:r w:rsidRPr="00DA099A">
              <w:rPr>
                <w:rFonts w:ascii="Arial" w:eastAsiaTheme="minorEastAsia" w:hAnsi="Arial" w:cs="Arial"/>
                <w:lang w:eastAsia="es-CO"/>
              </w:rPr>
              <w:t>Apoyar el seguimiento a la bitácora quincenal de los aprendices en la plataforma, en la cual señalan las actividades que están adelantando en el desarrollo de la etapa práctica; verificando que cumplan con los parámetros establecidos por el reglamento del aprendiz.</w:t>
            </w:r>
          </w:p>
        </w:tc>
        <w:tc>
          <w:tcPr>
            <w:tcW w:w="3714" w:type="dxa"/>
            <w:shd w:val="clear" w:color="auto" w:fill="auto"/>
          </w:tcPr>
          <w:p w:rsidR="00575ABC" w:rsidRPr="00DA099A" w:rsidRDefault="00575ABC" w:rsidP="00575ABC">
            <w:pPr>
              <w:spacing w:line="240" w:lineRule="auto"/>
              <w:jc w:val="both"/>
              <w:rPr>
                <w:rFonts w:ascii="Arial" w:eastAsiaTheme="minorEastAsia" w:hAnsi="Arial" w:cs="Arial"/>
                <w:lang w:eastAsia="es-CO"/>
              </w:rPr>
            </w:pPr>
            <w:r w:rsidRPr="00DA099A">
              <w:rPr>
                <w:rFonts w:ascii="Arial" w:eastAsiaTheme="minorEastAsia" w:hAnsi="Arial" w:cs="Arial"/>
                <w:lang w:eastAsia="es-CO"/>
              </w:rPr>
              <w:t>Para el periodo</w:t>
            </w:r>
            <w:r>
              <w:rPr>
                <w:rFonts w:ascii="Arial" w:eastAsiaTheme="minorEastAsia" w:hAnsi="Arial" w:cs="Arial"/>
                <w:lang w:eastAsia="es-CO"/>
              </w:rPr>
              <w:t xml:space="preserve"> contractual no he participado en este </w:t>
            </w:r>
            <w:r w:rsidRPr="00DA099A">
              <w:rPr>
                <w:rFonts w:ascii="Arial" w:eastAsiaTheme="minorEastAsia" w:hAnsi="Arial" w:cs="Arial"/>
                <w:lang w:eastAsia="es-CO"/>
              </w:rPr>
              <w:t xml:space="preserve"> de procesos contractual</w:t>
            </w:r>
            <w:r>
              <w:rPr>
                <w:rFonts w:ascii="Arial" w:eastAsiaTheme="minorEastAsia" w:hAnsi="Arial" w:cs="Arial"/>
                <w:lang w:eastAsia="es-CO"/>
              </w:rPr>
              <w:t>.</w:t>
            </w:r>
          </w:p>
        </w:tc>
        <w:tc>
          <w:tcPr>
            <w:tcW w:w="3686" w:type="dxa"/>
            <w:shd w:val="clear" w:color="auto" w:fill="auto"/>
          </w:tcPr>
          <w:p w:rsidR="00575ABC" w:rsidRPr="00DA099A" w:rsidRDefault="00D96D57" w:rsidP="00164A15">
            <w:pPr>
              <w:spacing w:line="240" w:lineRule="auto"/>
              <w:jc w:val="both"/>
              <w:rPr>
                <w:rFonts w:ascii="Arial" w:eastAsiaTheme="minorEastAsia" w:hAnsi="Arial" w:cs="Arial"/>
                <w:lang w:eastAsia="es-CO"/>
              </w:rPr>
            </w:pPr>
            <w:r w:rsidRPr="00DA099A">
              <w:rPr>
                <w:rFonts w:ascii="Arial" w:hAnsi="Arial" w:cs="Arial"/>
                <w:color w:val="000000" w:themeColor="text1"/>
              </w:rPr>
              <w:t>No se soportan evidencias, obligación no programada</w:t>
            </w:r>
            <w:r w:rsidR="0040530D">
              <w:rPr>
                <w:rFonts w:ascii="Arial" w:hAnsi="Arial" w:cs="Arial"/>
                <w:color w:val="000000" w:themeColor="text1"/>
              </w:rPr>
              <w:t>.</w:t>
            </w:r>
          </w:p>
        </w:tc>
      </w:tr>
      <w:tr w:rsidR="00575ABC" w:rsidRPr="00DA099A" w:rsidTr="00A736A7">
        <w:tc>
          <w:tcPr>
            <w:tcW w:w="568" w:type="dxa"/>
            <w:shd w:val="clear" w:color="auto" w:fill="auto"/>
          </w:tcPr>
          <w:p w:rsidR="00575ABC" w:rsidRPr="00DA099A" w:rsidRDefault="00575ABC" w:rsidP="0064321F">
            <w:pPr>
              <w:spacing w:after="0" w:line="240" w:lineRule="auto"/>
              <w:rPr>
                <w:rFonts w:ascii="Arial" w:hAnsi="Arial" w:cs="Arial"/>
              </w:rPr>
            </w:pPr>
            <w:r w:rsidRPr="00DA099A">
              <w:rPr>
                <w:rFonts w:ascii="Arial" w:eastAsiaTheme="minorEastAsia" w:hAnsi="Arial" w:cs="Arial"/>
                <w:lang w:eastAsia="es-CO"/>
              </w:rPr>
              <w:t>26.</w:t>
            </w:r>
          </w:p>
        </w:tc>
        <w:tc>
          <w:tcPr>
            <w:tcW w:w="2523" w:type="dxa"/>
            <w:shd w:val="clear" w:color="auto" w:fill="auto"/>
          </w:tcPr>
          <w:p w:rsidR="00575ABC" w:rsidRPr="00DA099A" w:rsidRDefault="00575ABC" w:rsidP="0064321F">
            <w:pPr>
              <w:autoSpaceDE w:val="0"/>
              <w:autoSpaceDN w:val="0"/>
              <w:adjustRightInd w:val="0"/>
              <w:spacing w:after="0" w:line="240" w:lineRule="auto"/>
              <w:jc w:val="both"/>
              <w:rPr>
                <w:rFonts w:ascii="Arial" w:eastAsiaTheme="minorEastAsia" w:hAnsi="Arial" w:cs="Arial"/>
                <w:lang w:eastAsia="es-CO"/>
              </w:rPr>
            </w:pPr>
            <w:r w:rsidRPr="00DA099A">
              <w:rPr>
                <w:rFonts w:ascii="Arial" w:eastAsiaTheme="minorEastAsia" w:hAnsi="Arial" w:cs="Arial"/>
                <w:lang w:eastAsia="es-CO"/>
              </w:rPr>
              <w:t>Revisar la evaluación que realiza trimestralmente el empresario a los aprendices en etapa productiva, identificando aspectos a mejorar y haciendo las recomendaciones pertinentes a cada aprendiz.</w:t>
            </w:r>
          </w:p>
        </w:tc>
        <w:tc>
          <w:tcPr>
            <w:tcW w:w="3714" w:type="dxa"/>
            <w:shd w:val="clear" w:color="auto" w:fill="auto"/>
          </w:tcPr>
          <w:p w:rsidR="00575ABC" w:rsidRPr="00DA099A" w:rsidRDefault="00575ABC" w:rsidP="0064321F">
            <w:pPr>
              <w:autoSpaceDE w:val="0"/>
              <w:autoSpaceDN w:val="0"/>
              <w:adjustRightInd w:val="0"/>
              <w:spacing w:after="0" w:line="240" w:lineRule="auto"/>
              <w:jc w:val="both"/>
              <w:rPr>
                <w:rFonts w:ascii="Arial" w:eastAsiaTheme="minorEastAsia" w:hAnsi="Arial" w:cs="Arial"/>
                <w:lang w:eastAsia="es-CO"/>
              </w:rPr>
            </w:pPr>
            <w:r w:rsidRPr="00DA099A">
              <w:rPr>
                <w:rFonts w:ascii="Arial" w:eastAsiaTheme="minorEastAsia" w:hAnsi="Arial" w:cs="Arial"/>
                <w:lang w:eastAsia="es-CO"/>
              </w:rPr>
              <w:t>Durante el periodo actual no fui asignado para evaluación que realiza trimestralmente el empresario a los aprendices en etapa productiva.</w:t>
            </w:r>
          </w:p>
        </w:tc>
        <w:tc>
          <w:tcPr>
            <w:tcW w:w="3686" w:type="dxa"/>
            <w:shd w:val="clear" w:color="auto" w:fill="auto"/>
          </w:tcPr>
          <w:p w:rsidR="00575ABC" w:rsidRPr="00DA099A" w:rsidRDefault="00575ABC" w:rsidP="0064321F">
            <w:pPr>
              <w:autoSpaceDE w:val="0"/>
              <w:autoSpaceDN w:val="0"/>
              <w:adjustRightInd w:val="0"/>
              <w:spacing w:after="0" w:line="240" w:lineRule="auto"/>
              <w:jc w:val="both"/>
              <w:rPr>
                <w:rFonts w:ascii="Arial" w:eastAsiaTheme="minorEastAsia" w:hAnsi="Arial" w:cs="Arial"/>
                <w:lang w:eastAsia="es-CO"/>
              </w:rPr>
            </w:pPr>
            <w:r w:rsidRPr="00DA099A">
              <w:rPr>
                <w:rFonts w:ascii="Arial" w:eastAsiaTheme="minorEastAsia" w:hAnsi="Arial" w:cs="Arial"/>
                <w:lang w:eastAsia="es-CO"/>
              </w:rPr>
              <w:t>Sin evidencia ya que en este periodo no fui asignado desarrollar actividades relacionadas con esta obligación Contractual.</w:t>
            </w:r>
          </w:p>
        </w:tc>
      </w:tr>
      <w:tr w:rsidR="00575ABC" w:rsidRPr="00DA099A" w:rsidTr="00A736A7">
        <w:tc>
          <w:tcPr>
            <w:tcW w:w="568" w:type="dxa"/>
            <w:shd w:val="clear" w:color="auto" w:fill="auto"/>
          </w:tcPr>
          <w:p w:rsidR="00575ABC" w:rsidRPr="00DA099A" w:rsidRDefault="00575ABC" w:rsidP="0064321F">
            <w:pPr>
              <w:spacing w:after="0" w:line="240" w:lineRule="auto"/>
              <w:rPr>
                <w:rFonts w:ascii="Arial" w:hAnsi="Arial" w:cs="Arial"/>
              </w:rPr>
            </w:pPr>
            <w:r w:rsidRPr="00DA099A">
              <w:rPr>
                <w:rFonts w:ascii="Arial" w:eastAsiaTheme="minorEastAsia" w:hAnsi="Arial" w:cs="Arial"/>
                <w:lang w:eastAsia="es-CO"/>
              </w:rPr>
              <w:t>27.</w:t>
            </w:r>
          </w:p>
        </w:tc>
        <w:tc>
          <w:tcPr>
            <w:tcW w:w="2523" w:type="dxa"/>
            <w:shd w:val="clear" w:color="auto" w:fill="auto"/>
          </w:tcPr>
          <w:p w:rsidR="00575ABC" w:rsidRPr="00DA099A" w:rsidRDefault="00575ABC" w:rsidP="0064321F">
            <w:pPr>
              <w:autoSpaceDE w:val="0"/>
              <w:autoSpaceDN w:val="0"/>
              <w:adjustRightInd w:val="0"/>
              <w:spacing w:after="0" w:line="240" w:lineRule="auto"/>
              <w:jc w:val="both"/>
              <w:rPr>
                <w:rFonts w:ascii="Arial" w:eastAsiaTheme="minorEastAsia" w:hAnsi="Arial" w:cs="Arial"/>
                <w:lang w:eastAsia="es-CO"/>
              </w:rPr>
            </w:pPr>
            <w:r w:rsidRPr="00DA099A">
              <w:rPr>
                <w:rFonts w:ascii="Arial" w:eastAsiaTheme="minorEastAsia" w:hAnsi="Arial" w:cs="Arial"/>
                <w:lang w:eastAsia="es-CO"/>
              </w:rPr>
              <w:t>Participar en los comités de evaluación de etapa productiva, presentado informes, actas y evaluaciones de los casos que se requieran, como evidencias para ser analizadas por el comité.</w:t>
            </w:r>
          </w:p>
        </w:tc>
        <w:tc>
          <w:tcPr>
            <w:tcW w:w="3714" w:type="dxa"/>
            <w:shd w:val="clear" w:color="auto" w:fill="auto"/>
          </w:tcPr>
          <w:p w:rsidR="00575ABC" w:rsidRPr="00DA099A" w:rsidRDefault="00575ABC" w:rsidP="0064321F">
            <w:pPr>
              <w:autoSpaceDE w:val="0"/>
              <w:autoSpaceDN w:val="0"/>
              <w:adjustRightInd w:val="0"/>
              <w:spacing w:after="0" w:line="240" w:lineRule="auto"/>
              <w:jc w:val="both"/>
              <w:rPr>
                <w:rFonts w:ascii="Arial" w:eastAsiaTheme="minorEastAsia" w:hAnsi="Arial" w:cs="Arial"/>
                <w:lang w:eastAsia="es-CO"/>
              </w:rPr>
            </w:pPr>
            <w:r w:rsidRPr="00DA099A">
              <w:rPr>
                <w:rFonts w:ascii="Arial" w:eastAsiaTheme="minorEastAsia" w:hAnsi="Arial" w:cs="Arial"/>
                <w:lang w:eastAsia="es-CO"/>
              </w:rPr>
              <w:t>Durante el periodo actual no fui asignado para Participar en los comités de evaluación de etapa productiva.</w:t>
            </w:r>
          </w:p>
        </w:tc>
        <w:tc>
          <w:tcPr>
            <w:tcW w:w="3686" w:type="dxa"/>
            <w:shd w:val="clear" w:color="auto" w:fill="auto"/>
          </w:tcPr>
          <w:p w:rsidR="00575ABC" w:rsidRPr="00DA099A" w:rsidRDefault="00575ABC" w:rsidP="0064321F">
            <w:pPr>
              <w:autoSpaceDE w:val="0"/>
              <w:autoSpaceDN w:val="0"/>
              <w:adjustRightInd w:val="0"/>
              <w:spacing w:after="0" w:line="240" w:lineRule="auto"/>
              <w:jc w:val="both"/>
              <w:rPr>
                <w:rFonts w:ascii="Arial" w:eastAsiaTheme="minorEastAsia" w:hAnsi="Arial" w:cs="Arial"/>
                <w:lang w:eastAsia="es-CO"/>
              </w:rPr>
            </w:pPr>
            <w:r w:rsidRPr="00DA099A">
              <w:rPr>
                <w:rFonts w:ascii="Arial" w:eastAsiaTheme="minorEastAsia" w:hAnsi="Arial" w:cs="Arial"/>
                <w:lang w:eastAsia="es-CO"/>
              </w:rPr>
              <w:t>Sin evidencia ya que en este periodo no fui asignado desarrollar actividades relacionadas con esta obligación Contractual.</w:t>
            </w:r>
          </w:p>
        </w:tc>
      </w:tr>
      <w:tr w:rsidR="00575ABC" w:rsidRPr="00DA099A" w:rsidTr="00A736A7">
        <w:tc>
          <w:tcPr>
            <w:tcW w:w="568" w:type="dxa"/>
            <w:shd w:val="clear" w:color="auto" w:fill="auto"/>
          </w:tcPr>
          <w:p w:rsidR="00575ABC" w:rsidRPr="00DA099A" w:rsidRDefault="00575ABC" w:rsidP="0064321F">
            <w:pPr>
              <w:spacing w:after="0" w:line="240" w:lineRule="auto"/>
              <w:rPr>
                <w:rFonts w:ascii="Arial" w:hAnsi="Arial" w:cs="Arial"/>
              </w:rPr>
            </w:pPr>
            <w:r w:rsidRPr="00DA099A">
              <w:rPr>
                <w:rFonts w:ascii="Arial" w:eastAsiaTheme="minorEastAsia" w:hAnsi="Arial" w:cs="Arial"/>
                <w:lang w:eastAsia="es-CO"/>
              </w:rPr>
              <w:t>28.</w:t>
            </w:r>
          </w:p>
        </w:tc>
        <w:tc>
          <w:tcPr>
            <w:tcW w:w="2523" w:type="dxa"/>
            <w:shd w:val="clear" w:color="auto" w:fill="auto"/>
          </w:tcPr>
          <w:p w:rsidR="00575ABC" w:rsidRPr="00DA099A" w:rsidRDefault="00575ABC" w:rsidP="0064321F">
            <w:pPr>
              <w:autoSpaceDE w:val="0"/>
              <w:autoSpaceDN w:val="0"/>
              <w:adjustRightInd w:val="0"/>
              <w:spacing w:after="0" w:line="240" w:lineRule="auto"/>
              <w:jc w:val="both"/>
              <w:rPr>
                <w:rFonts w:ascii="Arial" w:eastAsiaTheme="minorEastAsia" w:hAnsi="Arial" w:cs="Arial"/>
                <w:lang w:eastAsia="es-CO"/>
              </w:rPr>
            </w:pPr>
            <w:r w:rsidRPr="00DA099A">
              <w:rPr>
                <w:rFonts w:ascii="Arial" w:eastAsiaTheme="minorEastAsia" w:hAnsi="Arial" w:cs="Arial"/>
                <w:lang w:eastAsia="es-CO"/>
              </w:rPr>
              <w:t xml:space="preserve">Apoyar al centro de formación en el cumplimiento de los lineamientos del decreto 1330 de noviembre de 2019, especialmente en lo relacionado con el </w:t>
            </w:r>
            <w:r w:rsidRPr="00DA099A">
              <w:rPr>
                <w:rFonts w:ascii="Arial" w:eastAsiaTheme="minorEastAsia" w:hAnsi="Arial" w:cs="Arial"/>
                <w:lang w:eastAsia="es-CO"/>
              </w:rPr>
              <w:lastRenderedPageBreak/>
              <w:t>Artículo 2.5.3.2.3.1.4 en cuanto a la cultura de Autoevaluación que se define como “el conjunto de mecanismos que las instituciones tienen para dar seguimiento sistemático del cumplimiento de sus objetivos misionales, el análisis de las condiciones que afectan su desarrollo, y las medidas para el mejoramiento continuo. Esta cultura busca garantizar que la oferta y desarrollo de programas académicos se realice en condiciones de calidad y que las instituciones rindan cuentas ante la comunidad, la sociedad y el Estado sobre el servicio educativo que presta…”. Para el efecto, durante la ejecución del contrato el contratista deberá realizar como mínimo una autoevaluación de su rol de instructor en el programa de formación que orienta y apoyar este proceso desde los aprendices. Esta evaluación deberá ser entregada al supervisor de contrato y/o coordinador académico antes de la finalización del contrato.”</w:t>
            </w:r>
          </w:p>
        </w:tc>
        <w:tc>
          <w:tcPr>
            <w:tcW w:w="3714" w:type="dxa"/>
            <w:shd w:val="clear" w:color="auto" w:fill="auto"/>
          </w:tcPr>
          <w:p w:rsidR="00575ABC" w:rsidRPr="00DA099A" w:rsidRDefault="00575ABC" w:rsidP="0064321F">
            <w:pPr>
              <w:spacing w:after="0" w:line="240" w:lineRule="auto"/>
              <w:ind w:left="34"/>
              <w:jc w:val="both"/>
              <w:rPr>
                <w:rFonts w:ascii="Arial" w:eastAsiaTheme="minorEastAsia" w:hAnsi="Arial" w:cs="Arial"/>
                <w:lang w:eastAsia="es-CO"/>
              </w:rPr>
            </w:pPr>
            <w:r w:rsidRPr="00DA099A">
              <w:rPr>
                <w:rFonts w:ascii="Arial" w:hAnsi="Arial" w:cs="Arial"/>
                <w:color w:val="000000" w:themeColor="text1"/>
              </w:rPr>
              <w:lastRenderedPageBreak/>
              <w:t xml:space="preserve">En el periodo contractual no se participó, pero </w:t>
            </w:r>
            <w:r w:rsidRPr="00DA099A">
              <w:rPr>
                <w:rFonts w:ascii="Arial" w:eastAsiaTheme="minorEastAsia" w:hAnsi="Arial" w:cs="Arial"/>
                <w:lang w:eastAsia="es-CO"/>
              </w:rPr>
              <w:t xml:space="preserve">me encuentro dispuesta para apoyar al centro de formación en el cumplimiento de los lineamientos, mecanismos, objetivos misionales para el mejoramiento continuo, para garantizar que las ofertas y </w:t>
            </w:r>
            <w:r w:rsidRPr="00DA099A">
              <w:rPr>
                <w:rFonts w:ascii="Arial" w:eastAsiaTheme="minorEastAsia" w:hAnsi="Arial" w:cs="Arial"/>
                <w:lang w:eastAsia="es-CO"/>
              </w:rPr>
              <w:lastRenderedPageBreak/>
              <w:t>desarrollo de programas académicos se realicen en condiciones de calidad.</w:t>
            </w:r>
          </w:p>
        </w:tc>
        <w:tc>
          <w:tcPr>
            <w:tcW w:w="3686" w:type="dxa"/>
            <w:shd w:val="clear" w:color="auto" w:fill="auto"/>
          </w:tcPr>
          <w:p w:rsidR="00575ABC" w:rsidRPr="00DA099A" w:rsidRDefault="00575ABC" w:rsidP="0064321F">
            <w:pPr>
              <w:spacing w:after="0" w:line="240" w:lineRule="auto"/>
              <w:jc w:val="both"/>
              <w:rPr>
                <w:rFonts w:ascii="Arial" w:eastAsiaTheme="minorEastAsia" w:hAnsi="Arial" w:cs="Arial"/>
                <w:lang w:eastAsia="es-CO"/>
              </w:rPr>
            </w:pPr>
            <w:r w:rsidRPr="00DA099A">
              <w:rPr>
                <w:rFonts w:ascii="Arial" w:hAnsi="Arial" w:cs="Arial"/>
                <w:color w:val="000000" w:themeColor="text1"/>
              </w:rPr>
              <w:lastRenderedPageBreak/>
              <w:t>No se soportan evidencias, obligación no programada,</w:t>
            </w:r>
            <w:r w:rsidRPr="00DA099A">
              <w:rPr>
                <w:rFonts w:ascii="Arial" w:eastAsiaTheme="minorEastAsia" w:hAnsi="Arial" w:cs="Arial"/>
                <w:lang w:eastAsia="es-CO"/>
              </w:rPr>
              <w:t xml:space="preserve"> pero estaré atenta a verificarel mail institucional de las posibles solicitudes del supervisor de contrato para demostrar disponibilidad. En este mes no hay evidencia.</w:t>
            </w:r>
          </w:p>
        </w:tc>
      </w:tr>
      <w:bookmarkEnd w:id="2"/>
      <w:bookmarkEnd w:id="5"/>
    </w:tbl>
    <w:p w:rsidR="003B6A59" w:rsidRPr="00353A87" w:rsidRDefault="003B6A59" w:rsidP="00D860CF">
      <w:pPr>
        <w:spacing w:after="0" w:line="240" w:lineRule="auto"/>
        <w:jc w:val="both"/>
        <w:rPr>
          <w:rFonts w:ascii="Arial" w:hAnsi="Arial" w:cs="Arial"/>
        </w:rPr>
      </w:pPr>
    </w:p>
    <w:p w:rsidR="001F7B4C" w:rsidRPr="00353A87" w:rsidRDefault="00D860CF" w:rsidP="00916E9D">
      <w:pPr>
        <w:spacing w:after="0" w:line="240" w:lineRule="auto"/>
        <w:jc w:val="both"/>
        <w:rPr>
          <w:rFonts w:ascii="Arial" w:hAnsi="Arial" w:cs="Arial"/>
        </w:rPr>
      </w:pPr>
      <w:r w:rsidRPr="00353A87">
        <w:rPr>
          <w:rFonts w:ascii="Arial" w:hAnsi="Arial" w:cs="Arial"/>
        </w:rPr>
        <w:t xml:space="preserve">A </w:t>
      </w:r>
      <w:r w:rsidR="00F07D74" w:rsidRPr="00353A87">
        <w:rPr>
          <w:rFonts w:ascii="Arial" w:hAnsi="Arial" w:cs="Arial"/>
        </w:rPr>
        <w:t>continuación,</w:t>
      </w:r>
      <w:r w:rsidRPr="00353A87">
        <w:rPr>
          <w:rFonts w:ascii="Arial" w:hAnsi="Arial" w:cs="Arial"/>
        </w:rPr>
        <w:t xml:space="preserve"> relaciono los desplazamientos que realicé previo a la presentación de este informe. Una vez finalizado cada desplazamiento presenté al ordenador del gasto</w:t>
      </w:r>
      <w:r w:rsidR="001F7B4C" w:rsidRPr="00353A87">
        <w:rPr>
          <w:rFonts w:ascii="Arial" w:hAnsi="Arial" w:cs="Arial"/>
        </w:rPr>
        <w:t xml:space="preserve"> el</w:t>
      </w:r>
      <w:r w:rsidRPr="00353A87">
        <w:rPr>
          <w:rFonts w:ascii="Arial" w:hAnsi="Arial" w:cs="Arial"/>
        </w:rPr>
        <w:t xml:space="preserve"> informe </w:t>
      </w:r>
      <w:r w:rsidR="001F7B4C" w:rsidRPr="00353A87">
        <w:rPr>
          <w:rFonts w:ascii="Arial" w:hAnsi="Arial" w:cs="Arial"/>
        </w:rPr>
        <w:t xml:space="preserve">en el </w:t>
      </w:r>
      <w:r w:rsidR="001F7B4C" w:rsidRPr="00353A87">
        <w:rPr>
          <w:rFonts w:ascii="Arial" w:hAnsi="Arial" w:cs="Arial"/>
        </w:rPr>
        <w:lastRenderedPageBreak/>
        <w:t>F</w:t>
      </w:r>
      <w:r w:rsidRPr="00353A87">
        <w:rPr>
          <w:rFonts w:ascii="Arial" w:hAnsi="Arial" w:cs="Arial"/>
        </w:rPr>
        <w:t xml:space="preserve">ormato </w:t>
      </w:r>
      <w:r w:rsidR="001F7B4C" w:rsidRPr="00353A87">
        <w:rPr>
          <w:rFonts w:ascii="Arial" w:hAnsi="Arial" w:cs="Arial"/>
        </w:rPr>
        <w:t>I</w:t>
      </w:r>
      <w:r w:rsidRPr="00353A87">
        <w:rPr>
          <w:rFonts w:ascii="Arial" w:hAnsi="Arial" w:cs="Arial"/>
        </w:rPr>
        <w:t xml:space="preserve">nforme </w:t>
      </w:r>
      <w:r w:rsidR="001F7B4C" w:rsidRPr="00353A87">
        <w:rPr>
          <w:rFonts w:ascii="Arial" w:hAnsi="Arial" w:cs="Arial"/>
        </w:rPr>
        <w:t>L</w:t>
      </w:r>
      <w:r w:rsidRPr="00353A87">
        <w:rPr>
          <w:rFonts w:ascii="Arial" w:hAnsi="Arial" w:cs="Arial"/>
        </w:rPr>
        <w:t xml:space="preserve">egalización </w:t>
      </w:r>
      <w:r w:rsidR="001F7B4C" w:rsidRPr="00353A87">
        <w:rPr>
          <w:rFonts w:ascii="Arial" w:hAnsi="Arial" w:cs="Arial"/>
        </w:rPr>
        <w:t>D</w:t>
      </w:r>
      <w:r w:rsidRPr="00353A87">
        <w:rPr>
          <w:rFonts w:ascii="Arial" w:hAnsi="Arial" w:cs="Arial"/>
        </w:rPr>
        <w:t>esplazamiento</w:t>
      </w:r>
      <w:r w:rsidR="001F7B4C" w:rsidRPr="00353A87">
        <w:rPr>
          <w:rFonts w:ascii="Arial" w:hAnsi="Arial" w:cs="Arial"/>
        </w:rPr>
        <w:t xml:space="preserve"> C</w:t>
      </w:r>
      <w:r w:rsidRPr="00353A87">
        <w:rPr>
          <w:rFonts w:ascii="Arial" w:hAnsi="Arial" w:cs="Arial"/>
        </w:rPr>
        <w:t>ontratista GTH-F-087</w:t>
      </w:r>
      <w:r w:rsidR="001F7B4C" w:rsidRPr="00353A87">
        <w:rPr>
          <w:rFonts w:ascii="Arial" w:hAnsi="Arial" w:cs="Arial"/>
        </w:rPr>
        <w:t>,</w:t>
      </w:r>
      <w:r w:rsidRPr="00353A87">
        <w:rPr>
          <w:rFonts w:ascii="Arial" w:hAnsi="Arial" w:cs="Arial"/>
        </w:rPr>
        <w:t xml:space="preserve">en el que </w:t>
      </w:r>
      <w:r w:rsidR="001F7B4C" w:rsidRPr="00353A87">
        <w:rPr>
          <w:rFonts w:ascii="Arial" w:hAnsi="Arial" w:cs="Arial"/>
        </w:rPr>
        <w:t xml:space="preserve">se describieron </w:t>
      </w:r>
      <w:r w:rsidRPr="00353A87">
        <w:rPr>
          <w:rFonts w:ascii="Arial" w:hAnsi="Arial" w:cs="Arial"/>
        </w:rPr>
        <w:t>las actividades desarrolladas y los resultados de cada desplazamiento. Cada informe cuenta con el visto bueno del Supervisor</w:t>
      </w:r>
      <w:r w:rsidR="001F7B4C" w:rsidRPr="00353A87">
        <w:rPr>
          <w:rFonts w:ascii="Arial" w:hAnsi="Arial" w:cs="Arial"/>
        </w:rPr>
        <w:t xml:space="preserve">. </w:t>
      </w:r>
    </w:p>
    <w:p w:rsidR="00211EED" w:rsidRPr="00353A87" w:rsidRDefault="00211EED" w:rsidP="00916E9D">
      <w:pPr>
        <w:spacing w:after="0" w:line="240" w:lineRule="auto"/>
        <w:jc w:val="both"/>
        <w:rPr>
          <w:rFonts w:ascii="Arial" w:hAnsi="Arial" w:cs="Arial"/>
        </w:rPr>
      </w:pPr>
    </w:p>
    <w:p w:rsidR="00D860CF" w:rsidRPr="00353A87" w:rsidRDefault="001F7B4C" w:rsidP="00916E9D">
      <w:pPr>
        <w:spacing w:after="0" w:line="240" w:lineRule="auto"/>
        <w:jc w:val="both"/>
        <w:rPr>
          <w:rFonts w:ascii="Arial" w:hAnsi="Arial" w:cs="Arial"/>
        </w:rPr>
      </w:pPr>
      <w:r w:rsidRPr="00353A87">
        <w:rPr>
          <w:rFonts w:ascii="Arial" w:hAnsi="Arial" w:cs="Arial"/>
        </w:rPr>
        <w:t>S</w:t>
      </w:r>
      <w:r w:rsidR="00D860CF" w:rsidRPr="00353A87">
        <w:rPr>
          <w:rFonts w:ascii="Arial" w:hAnsi="Arial" w:cs="Arial"/>
        </w:rPr>
        <w:t xml:space="preserve">e </w:t>
      </w:r>
      <w:r w:rsidRPr="00353A87">
        <w:rPr>
          <w:rFonts w:ascii="Arial" w:hAnsi="Arial" w:cs="Arial"/>
        </w:rPr>
        <w:t>lista a continuación el soport</w:t>
      </w:r>
      <w:r w:rsidR="00D860CF" w:rsidRPr="00353A87">
        <w:rPr>
          <w:rFonts w:ascii="Arial" w:hAnsi="Arial" w:cs="Arial"/>
        </w:rPr>
        <w:t>e de la legalización de los desplazamientos realizados</w:t>
      </w:r>
      <w:r w:rsidRPr="00353A87">
        <w:rPr>
          <w:rFonts w:ascii="Arial" w:hAnsi="Arial" w:cs="Arial"/>
        </w:rPr>
        <w:t xml:space="preserve">, los cuales </w:t>
      </w:r>
      <w:r w:rsidR="00D860CF" w:rsidRPr="00353A87">
        <w:rPr>
          <w:rFonts w:ascii="Arial" w:hAnsi="Arial" w:cs="Arial"/>
        </w:rPr>
        <w:t>forma</w:t>
      </w:r>
      <w:r w:rsidRPr="00353A87">
        <w:rPr>
          <w:rFonts w:ascii="Arial" w:hAnsi="Arial" w:cs="Arial"/>
        </w:rPr>
        <w:t>n</w:t>
      </w:r>
      <w:r w:rsidR="00D860CF" w:rsidRPr="00353A87">
        <w:rPr>
          <w:rFonts w:ascii="Arial" w:hAnsi="Arial" w:cs="Arial"/>
        </w:rPr>
        <w:t xml:space="preserve"> parte integral del presente</w:t>
      </w:r>
      <w:r w:rsidR="006A40A9" w:rsidRPr="00353A87">
        <w:rPr>
          <w:rFonts w:ascii="Arial" w:hAnsi="Arial" w:cs="Arial"/>
        </w:rPr>
        <w:t xml:space="preserve"> i</w:t>
      </w:r>
      <w:r w:rsidR="00D860CF" w:rsidRPr="00353A87">
        <w:rPr>
          <w:rFonts w:ascii="Arial" w:hAnsi="Arial" w:cs="Arial"/>
        </w:rPr>
        <w:t>nforme de ejecución contractual</w:t>
      </w:r>
      <w:r w:rsidRPr="00353A87">
        <w:rPr>
          <w:rFonts w:ascii="Arial" w:hAnsi="Arial" w:cs="Arial"/>
        </w:rPr>
        <w:t xml:space="preserve">. </w:t>
      </w:r>
    </w:p>
    <w:p w:rsidR="008B530D" w:rsidRPr="00353A87" w:rsidRDefault="008B530D" w:rsidP="00916E9D">
      <w:pPr>
        <w:spacing w:after="0" w:line="240" w:lineRule="auto"/>
        <w:jc w:val="both"/>
        <w:rPr>
          <w:rFonts w:ascii="Arial" w:hAnsi="Arial" w:cs="Arial"/>
        </w:rPr>
      </w:pP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608"/>
        <w:gridCol w:w="2014"/>
        <w:gridCol w:w="2415"/>
        <w:gridCol w:w="2036"/>
        <w:gridCol w:w="2027"/>
      </w:tblGrid>
      <w:tr w:rsidR="00D860CF" w:rsidRPr="00353A87" w:rsidTr="003B6A59">
        <w:trPr>
          <w:trHeight w:val="393"/>
          <w:tblHeader/>
          <w:jc w:val="center"/>
        </w:trPr>
        <w:tc>
          <w:tcPr>
            <w:tcW w:w="608" w:type="dxa"/>
            <w:vMerge w:val="restart"/>
            <w:vAlign w:val="center"/>
          </w:tcPr>
          <w:p w:rsidR="00D860CF" w:rsidRPr="00353A87" w:rsidRDefault="00D860CF" w:rsidP="00916E9D">
            <w:pPr>
              <w:spacing w:after="0" w:line="240" w:lineRule="auto"/>
              <w:jc w:val="center"/>
              <w:rPr>
                <w:rFonts w:ascii="Arial" w:hAnsi="Arial" w:cs="Arial"/>
                <w:sz w:val="18"/>
              </w:rPr>
            </w:pPr>
            <w:r w:rsidRPr="00353A87">
              <w:rPr>
                <w:rFonts w:ascii="Arial" w:hAnsi="Arial" w:cs="Arial"/>
                <w:sz w:val="18"/>
              </w:rPr>
              <w:t>ITEM</w:t>
            </w:r>
          </w:p>
        </w:tc>
        <w:tc>
          <w:tcPr>
            <w:tcW w:w="2014" w:type="dxa"/>
            <w:vMerge w:val="restart"/>
            <w:shd w:val="clear" w:color="auto" w:fill="auto"/>
            <w:noWrap/>
            <w:vAlign w:val="center"/>
            <w:hideMark/>
          </w:tcPr>
          <w:p w:rsidR="00D860CF" w:rsidRPr="00353A87" w:rsidRDefault="00D860CF" w:rsidP="00916E9D">
            <w:pPr>
              <w:spacing w:after="0" w:line="240" w:lineRule="auto"/>
              <w:jc w:val="center"/>
              <w:rPr>
                <w:rFonts w:ascii="Arial" w:hAnsi="Arial" w:cs="Arial"/>
                <w:sz w:val="18"/>
              </w:rPr>
            </w:pPr>
          </w:p>
          <w:p w:rsidR="00D860CF" w:rsidRPr="00353A87" w:rsidRDefault="00723519" w:rsidP="00916E9D">
            <w:pPr>
              <w:spacing w:after="0" w:line="240" w:lineRule="auto"/>
              <w:jc w:val="center"/>
              <w:rPr>
                <w:rFonts w:ascii="Arial" w:hAnsi="Arial" w:cs="Arial"/>
                <w:sz w:val="18"/>
              </w:rPr>
            </w:pPr>
            <w:r w:rsidRPr="00353A87">
              <w:rPr>
                <w:rFonts w:ascii="Arial" w:hAnsi="Arial" w:cs="Arial"/>
                <w:sz w:val="18"/>
              </w:rPr>
              <w:t>No DE</w:t>
            </w:r>
            <w:r w:rsidR="00D860CF" w:rsidRPr="00353A87">
              <w:rPr>
                <w:rFonts w:ascii="Arial" w:hAnsi="Arial" w:cs="Arial"/>
                <w:sz w:val="18"/>
              </w:rPr>
              <w:t xml:space="preserve"> LA ORDEN DE VIAJE</w:t>
            </w:r>
          </w:p>
        </w:tc>
        <w:tc>
          <w:tcPr>
            <w:tcW w:w="2415" w:type="dxa"/>
            <w:vMerge w:val="restart"/>
            <w:shd w:val="clear" w:color="auto" w:fill="auto"/>
            <w:noWrap/>
            <w:vAlign w:val="center"/>
            <w:hideMark/>
          </w:tcPr>
          <w:p w:rsidR="00D860CF" w:rsidRPr="00353A87" w:rsidRDefault="00D860CF" w:rsidP="00916E9D">
            <w:pPr>
              <w:spacing w:after="0" w:line="240" w:lineRule="auto"/>
              <w:jc w:val="center"/>
              <w:rPr>
                <w:rFonts w:ascii="Arial" w:hAnsi="Arial" w:cs="Arial"/>
                <w:sz w:val="18"/>
              </w:rPr>
            </w:pPr>
          </w:p>
          <w:p w:rsidR="00D860CF" w:rsidRPr="00353A87" w:rsidRDefault="00D860CF" w:rsidP="00916E9D">
            <w:pPr>
              <w:spacing w:after="0" w:line="240" w:lineRule="auto"/>
              <w:jc w:val="center"/>
              <w:rPr>
                <w:rFonts w:ascii="Arial" w:hAnsi="Arial" w:cs="Arial"/>
                <w:sz w:val="18"/>
              </w:rPr>
            </w:pPr>
            <w:r w:rsidRPr="00353A87">
              <w:rPr>
                <w:rFonts w:ascii="Arial" w:hAnsi="Arial" w:cs="Arial"/>
                <w:sz w:val="18"/>
              </w:rPr>
              <w:t>LUGAR DE DESPLAZAMIENTO</w:t>
            </w:r>
          </w:p>
        </w:tc>
        <w:tc>
          <w:tcPr>
            <w:tcW w:w="4063" w:type="dxa"/>
            <w:gridSpan w:val="2"/>
            <w:shd w:val="clear" w:color="auto" w:fill="auto"/>
            <w:noWrap/>
            <w:vAlign w:val="center"/>
            <w:hideMark/>
          </w:tcPr>
          <w:p w:rsidR="00D860CF" w:rsidRPr="00353A87" w:rsidRDefault="00D860CF" w:rsidP="00916E9D">
            <w:pPr>
              <w:spacing w:after="0" w:line="240" w:lineRule="auto"/>
              <w:jc w:val="center"/>
              <w:rPr>
                <w:rFonts w:ascii="Arial" w:hAnsi="Arial" w:cs="Arial"/>
                <w:sz w:val="18"/>
              </w:rPr>
            </w:pPr>
            <w:r w:rsidRPr="00353A87">
              <w:rPr>
                <w:rFonts w:ascii="Arial" w:hAnsi="Arial" w:cs="Arial"/>
                <w:sz w:val="18"/>
              </w:rPr>
              <w:t>FECHAS DE DESPLAZAMIENTOS</w:t>
            </w:r>
          </w:p>
        </w:tc>
      </w:tr>
      <w:tr w:rsidR="00D860CF" w:rsidRPr="00353A87" w:rsidTr="003B6A59">
        <w:trPr>
          <w:trHeight w:val="248"/>
          <w:tblHeader/>
          <w:jc w:val="center"/>
        </w:trPr>
        <w:tc>
          <w:tcPr>
            <w:tcW w:w="608" w:type="dxa"/>
            <w:vMerge/>
          </w:tcPr>
          <w:p w:rsidR="00D860CF" w:rsidRPr="00353A87" w:rsidRDefault="00D860CF" w:rsidP="00916E9D">
            <w:pPr>
              <w:spacing w:after="0" w:line="240" w:lineRule="auto"/>
              <w:rPr>
                <w:rFonts w:ascii="Arial" w:hAnsi="Arial" w:cs="Arial"/>
                <w:sz w:val="18"/>
              </w:rPr>
            </w:pPr>
          </w:p>
        </w:tc>
        <w:tc>
          <w:tcPr>
            <w:tcW w:w="2014" w:type="dxa"/>
            <w:vMerge/>
            <w:shd w:val="clear" w:color="auto" w:fill="auto"/>
            <w:noWrap/>
            <w:vAlign w:val="bottom"/>
            <w:hideMark/>
          </w:tcPr>
          <w:p w:rsidR="00D860CF" w:rsidRPr="00353A87" w:rsidRDefault="00D860CF" w:rsidP="00916E9D">
            <w:pPr>
              <w:spacing w:after="0" w:line="240" w:lineRule="auto"/>
              <w:rPr>
                <w:rFonts w:ascii="Arial" w:hAnsi="Arial" w:cs="Arial"/>
                <w:sz w:val="18"/>
              </w:rPr>
            </w:pPr>
          </w:p>
        </w:tc>
        <w:tc>
          <w:tcPr>
            <w:tcW w:w="2415" w:type="dxa"/>
            <w:vMerge/>
            <w:shd w:val="clear" w:color="auto" w:fill="auto"/>
            <w:noWrap/>
            <w:vAlign w:val="bottom"/>
            <w:hideMark/>
          </w:tcPr>
          <w:p w:rsidR="00D860CF" w:rsidRPr="00353A87" w:rsidRDefault="00D860CF" w:rsidP="00916E9D">
            <w:pPr>
              <w:spacing w:after="0" w:line="240" w:lineRule="auto"/>
              <w:rPr>
                <w:rFonts w:ascii="Arial" w:hAnsi="Arial" w:cs="Arial"/>
                <w:sz w:val="18"/>
              </w:rPr>
            </w:pPr>
          </w:p>
        </w:tc>
        <w:tc>
          <w:tcPr>
            <w:tcW w:w="2036" w:type="dxa"/>
            <w:shd w:val="clear" w:color="auto" w:fill="auto"/>
            <w:noWrap/>
            <w:hideMark/>
          </w:tcPr>
          <w:p w:rsidR="00D860CF" w:rsidRPr="00353A87" w:rsidRDefault="00D860CF" w:rsidP="00916E9D">
            <w:pPr>
              <w:spacing w:after="0" w:line="240" w:lineRule="auto"/>
              <w:jc w:val="center"/>
              <w:rPr>
                <w:rFonts w:ascii="Arial" w:hAnsi="Arial" w:cs="Arial"/>
                <w:sz w:val="18"/>
              </w:rPr>
            </w:pPr>
            <w:r w:rsidRPr="00353A87">
              <w:rPr>
                <w:rFonts w:ascii="Arial" w:hAnsi="Arial" w:cs="Arial"/>
                <w:sz w:val="18"/>
              </w:rPr>
              <w:t>INICIO</w:t>
            </w:r>
          </w:p>
        </w:tc>
        <w:tc>
          <w:tcPr>
            <w:tcW w:w="2027" w:type="dxa"/>
            <w:shd w:val="clear" w:color="auto" w:fill="auto"/>
            <w:noWrap/>
          </w:tcPr>
          <w:p w:rsidR="00D860CF" w:rsidRPr="00353A87" w:rsidRDefault="00D860CF" w:rsidP="00916E9D">
            <w:pPr>
              <w:spacing w:after="0" w:line="240" w:lineRule="auto"/>
              <w:jc w:val="center"/>
              <w:rPr>
                <w:rFonts w:ascii="Arial" w:hAnsi="Arial" w:cs="Arial"/>
                <w:sz w:val="18"/>
              </w:rPr>
            </w:pPr>
            <w:r w:rsidRPr="00353A87">
              <w:rPr>
                <w:rFonts w:ascii="Arial" w:hAnsi="Arial" w:cs="Arial"/>
                <w:sz w:val="18"/>
              </w:rPr>
              <w:t>FINALIZACIÓN</w:t>
            </w:r>
          </w:p>
        </w:tc>
      </w:tr>
      <w:tr w:rsidR="00D860CF" w:rsidRPr="00353A87" w:rsidTr="003B6A59">
        <w:trPr>
          <w:trHeight w:val="31"/>
          <w:tblHeader/>
          <w:jc w:val="center"/>
        </w:trPr>
        <w:tc>
          <w:tcPr>
            <w:tcW w:w="608" w:type="dxa"/>
          </w:tcPr>
          <w:p w:rsidR="00D860CF" w:rsidRPr="00353A87" w:rsidRDefault="00D860CF" w:rsidP="00916E9D">
            <w:pPr>
              <w:spacing w:after="0" w:line="240" w:lineRule="auto"/>
              <w:rPr>
                <w:rFonts w:ascii="Arial" w:eastAsia="Times New Roman" w:hAnsi="Arial" w:cs="Arial"/>
                <w:color w:val="000000"/>
                <w:sz w:val="18"/>
              </w:rPr>
            </w:pPr>
            <w:r w:rsidRPr="00353A87">
              <w:rPr>
                <w:rFonts w:ascii="Arial" w:eastAsia="Times New Roman" w:hAnsi="Arial" w:cs="Arial"/>
                <w:color w:val="000000"/>
                <w:sz w:val="18"/>
              </w:rPr>
              <w:t>1.</w:t>
            </w:r>
          </w:p>
        </w:tc>
        <w:tc>
          <w:tcPr>
            <w:tcW w:w="2014" w:type="dxa"/>
            <w:shd w:val="clear" w:color="auto" w:fill="auto"/>
            <w:noWrap/>
            <w:vAlign w:val="bottom"/>
            <w:hideMark/>
          </w:tcPr>
          <w:p w:rsidR="00D860CF" w:rsidRPr="00353A87" w:rsidRDefault="00D860CF" w:rsidP="00916E9D">
            <w:pPr>
              <w:spacing w:after="0" w:line="240" w:lineRule="auto"/>
              <w:rPr>
                <w:rFonts w:ascii="Arial" w:eastAsia="Times New Roman" w:hAnsi="Arial" w:cs="Arial"/>
                <w:color w:val="000000"/>
              </w:rPr>
            </w:pPr>
            <w:r w:rsidRPr="00353A87">
              <w:rPr>
                <w:rFonts w:ascii="Arial" w:eastAsia="Times New Roman" w:hAnsi="Arial" w:cs="Arial"/>
                <w:color w:val="000000"/>
              </w:rPr>
              <w:t> </w:t>
            </w:r>
          </w:p>
        </w:tc>
        <w:tc>
          <w:tcPr>
            <w:tcW w:w="2415" w:type="dxa"/>
            <w:shd w:val="clear" w:color="auto" w:fill="auto"/>
            <w:noWrap/>
            <w:vAlign w:val="bottom"/>
            <w:hideMark/>
          </w:tcPr>
          <w:p w:rsidR="00D860CF" w:rsidRPr="00353A87" w:rsidRDefault="00D860CF" w:rsidP="00916E9D">
            <w:pPr>
              <w:spacing w:after="0" w:line="240" w:lineRule="auto"/>
              <w:rPr>
                <w:rFonts w:ascii="Arial" w:eastAsia="Times New Roman" w:hAnsi="Arial" w:cs="Arial"/>
                <w:color w:val="000000"/>
              </w:rPr>
            </w:pPr>
            <w:r w:rsidRPr="00353A87">
              <w:rPr>
                <w:rFonts w:ascii="Arial" w:eastAsia="Times New Roman" w:hAnsi="Arial" w:cs="Arial"/>
                <w:color w:val="000000"/>
              </w:rPr>
              <w:t> </w:t>
            </w:r>
          </w:p>
        </w:tc>
        <w:tc>
          <w:tcPr>
            <w:tcW w:w="2036" w:type="dxa"/>
            <w:shd w:val="clear" w:color="auto" w:fill="auto"/>
            <w:noWrap/>
            <w:vAlign w:val="bottom"/>
            <w:hideMark/>
          </w:tcPr>
          <w:p w:rsidR="00D860CF" w:rsidRPr="00353A87" w:rsidRDefault="00D860CF" w:rsidP="00916E9D">
            <w:pPr>
              <w:spacing w:after="0" w:line="240" w:lineRule="auto"/>
              <w:rPr>
                <w:rFonts w:ascii="Arial" w:eastAsia="Times New Roman" w:hAnsi="Arial" w:cs="Arial"/>
                <w:color w:val="000000"/>
              </w:rPr>
            </w:pPr>
            <w:r w:rsidRPr="00353A87">
              <w:rPr>
                <w:rFonts w:ascii="Arial" w:eastAsia="Times New Roman" w:hAnsi="Arial" w:cs="Arial"/>
                <w:color w:val="000000"/>
              </w:rPr>
              <w:t> </w:t>
            </w:r>
          </w:p>
        </w:tc>
        <w:tc>
          <w:tcPr>
            <w:tcW w:w="2027" w:type="dxa"/>
            <w:shd w:val="clear" w:color="auto" w:fill="auto"/>
            <w:noWrap/>
            <w:vAlign w:val="bottom"/>
          </w:tcPr>
          <w:p w:rsidR="00D860CF" w:rsidRPr="00353A87" w:rsidRDefault="00D860CF" w:rsidP="00916E9D">
            <w:pPr>
              <w:spacing w:after="0" w:line="240" w:lineRule="auto"/>
              <w:rPr>
                <w:rFonts w:ascii="Arial" w:eastAsia="Times New Roman" w:hAnsi="Arial" w:cs="Arial"/>
                <w:color w:val="000000"/>
              </w:rPr>
            </w:pPr>
          </w:p>
        </w:tc>
      </w:tr>
      <w:tr w:rsidR="00D860CF" w:rsidRPr="00353A87" w:rsidTr="003B6A59">
        <w:trPr>
          <w:trHeight w:val="31"/>
          <w:jc w:val="center"/>
        </w:trPr>
        <w:tc>
          <w:tcPr>
            <w:tcW w:w="608" w:type="dxa"/>
          </w:tcPr>
          <w:p w:rsidR="00D860CF" w:rsidRPr="00353A87" w:rsidRDefault="00D860CF" w:rsidP="00916E9D">
            <w:pPr>
              <w:spacing w:after="0" w:line="240" w:lineRule="auto"/>
              <w:rPr>
                <w:rFonts w:ascii="Arial" w:eastAsia="Times New Roman" w:hAnsi="Arial" w:cs="Arial"/>
                <w:color w:val="000000"/>
                <w:sz w:val="18"/>
              </w:rPr>
            </w:pPr>
            <w:r w:rsidRPr="00353A87">
              <w:rPr>
                <w:rFonts w:ascii="Arial" w:eastAsia="Times New Roman" w:hAnsi="Arial" w:cs="Arial"/>
                <w:color w:val="000000"/>
                <w:sz w:val="18"/>
              </w:rPr>
              <w:t>2.</w:t>
            </w:r>
          </w:p>
        </w:tc>
        <w:tc>
          <w:tcPr>
            <w:tcW w:w="2014" w:type="dxa"/>
            <w:shd w:val="clear" w:color="auto" w:fill="auto"/>
            <w:noWrap/>
            <w:vAlign w:val="bottom"/>
            <w:hideMark/>
          </w:tcPr>
          <w:p w:rsidR="00D860CF" w:rsidRPr="00353A87" w:rsidRDefault="00D860CF" w:rsidP="00916E9D">
            <w:pPr>
              <w:spacing w:after="0" w:line="240" w:lineRule="auto"/>
              <w:rPr>
                <w:rFonts w:ascii="Arial" w:eastAsia="Times New Roman" w:hAnsi="Arial" w:cs="Arial"/>
                <w:color w:val="000000"/>
              </w:rPr>
            </w:pPr>
            <w:r w:rsidRPr="00353A87">
              <w:rPr>
                <w:rFonts w:ascii="Arial" w:eastAsia="Times New Roman" w:hAnsi="Arial" w:cs="Arial"/>
                <w:color w:val="000000"/>
              </w:rPr>
              <w:t> </w:t>
            </w:r>
          </w:p>
        </w:tc>
        <w:tc>
          <w:tcPr>
            <w:tcW w:w="2415" w:type="dxa"/>
            <w:shd w:val="clear" w:color="auto" w:fill="auto"/>
            <w:noWrap/>
            <w:vAlign w:val="bottom"/>
            <w:hideMark/>
          </w:tcPr>
          <w:p w:rsidR="00D860CF" w:rsidRPr="00353A87" w:rsidRDefault="00D860CF" w:rsidP="00916E9D">
            <w:pPr>
              <w:spacing w:after="0" w:line="240" w:lineRule="auto"/>
              <w:rPr>
                <w:rFonts w:ascii="Arial" w:eastAsia="Times New Roman" w:hAnsi="Arial" w:cs="Arial"/>
                <w:color w:val="000000"/>
              </w:rPr>
            </w:pPr>
            <w:r w:rsidRPr="00353A87">
              <w:rPr>
                <w:rFonts w:ascii="Arial" w:eastAsia="Times New Roman" w:hAnsi="Arial" w:cs="Arial"/>
                <w:color w:val="000000"/>
              </w:rPr>
              <w:t> </w:t>
            </w:r>
          </w:p>
        </w:tc>
        <w:tc>
          <w:tcPr>
            <w:tcW w:w="2036" w:type="dxa"/>
            <w:shd w:val="clear" w:color="auto" w:fill="auto"/>
            <w:noWrap/>
            <w:vAlign w:val="bottom"/>
            <w:hideMark/>
          </w:tcPr>
          <w:p w:rsidR="00D860CF" w:rsidRPr="00353A87" w:rsidRDefault="00D860CF" w:rsidP="00916E9D">
            <w:pPr>
              <w:spacing w:after="0" w:line="240" w:lineRule="auto"/>
              <w:rPr>
                <w:rFonts w:ascii="Arial" w:eastAsia="Times New Roman" w:hAnsi="Arial" w:cs="Arial"/>
                <w:color w:val="000000"/>
              </w:rPr>
            </w:pPr>
            <w:r w:rsidRPr="00353A87">
              <w:rPr>
                <w:rFonts w:ascii="Arial" w:eastAsia="Times New Roman" w:hAnsi="Arial" w:cs="Arial"/>
                <w:color w:val="000000"/>
              </w:rPr>
              <w:t> </w:t>
            </w:r>
          </w:p>
        </w:tc>
        <w:tc>
          <w:tcPr>
            <w:tcW w:w="2027" w:type="dxa"/>
            <w:shd w:val="clear" w:color="auto" w:fill="auto"/>
            <w:noWrap/>
            <w:vAlign w:val="bottom"/>
          </w:tcPr>
          <w:p w:rsidR="00D860CF" w:rsidRPr="00353A87" w:rsidRDefault="00D860CF" w:rsidP="00916E9D">
            <w:pPr>
              <w:spacing w:after="0" w:line="240" w:lineRule="auto"/>
              <w:rPr>
                <w:rFonts w:ascii="Arial" w:eastAsia="Times New Roman" w:hAnsi="Arial" w:cs="Arial"/>
                <w:color w:val="000000"/>
              </w:rPr>
            </w:pPr>
          </w:p>
        </w:tc>
      </w:tr>
    </w:tbl>
    <w:p w:rsidR="004250BF" w:rsidRPr="00353A87" w:rsidRDefault="004250BF" w:rsidP="00916E9D">
      <w:pPr>
        <w:spacing w:after="0" w:line="240" w:lineRule="auto"/>
        <w:jc w:val="both"/>
        <w:rPr>
          <w:rFonts w:ascii="Arial" w:hAnsi="Arial" w:cs="Arial"/>
          <w:b/>
          <w:i/>
          <w:color w:val="000000" w:themeColor="text1"/>
        </w:rPr>
      </w:pPr>
    </w:p>
    <w:p w:rsidR="00D860CF" w:rsidRPr="00353A87" w:rsidRDefault="00D860CF" w:rsidP="00265AAA">
      <w:pPr>
        <w:spacing w:after="0"/>
        <w:jc w:val="both"/>
        <w:rPr>
          <w:rFonts w:ascii="Arial" w:hAnsi="Arial" w:cs="Arial"/>
          <w:i/>
          <w:color w:val="000000" w:themeColor="text1"/>
        </w:rPr>
      </w:pPr>
      <w:r w:rsidRPr="00353A87">
        <w:rPr>
          <w:rFonts w:ascii="Arial" w:hAnsi="Arial" w:cs="Arial"/>
          <w:b/>
          <w:i/>
          <w:color w:val="000000" w:themeColor="text1"/>
        </w:rPr>
        <w:t>Nota 1:</w:t>
      </w:r>
      <w:r w:rsidRPr="00353A87">
        <w:rPr>
          <w:rFonts w:ascii="Arial" w:hAnsi="Arial" w:cs="Arial"/>
          <w:i/>
          <w:color w:val="000000" w:themeColor="text1"/>
        </w:rPr>
        <w:t xml:space="preserve"> Por cada desplazamiento que haya realizado el contratista, adjuntará el respectivo informe que la soporte. En caso de haber realizado el desplazamiento en fecha posterior a la presentación de</w:t>
      </w:r>
      <w:r w:rsidR="001F7B4C" w:rsidRPr="00353A87">
        <w:rPr>
          <w:rFonts w:ascii="Arial" w:hAnsi="Arial" w:cs="Arial"/>
          <w:i/>
          <w:color w:val="000000" w:themeColor="text1"/>
        </w:rPr>
        <w:t>l</w:t>
      </w:r>
      <w:r w:rsidRPr="00353A87">
        <w:rPr>
          <w:rFonts w:ascii="Arial" w:hAnsi="Arial" w:cs="Arial"/>
          <w:i/>
          <w:color w:val="000000" w:themeColor="text1"/>
        </w:rPr>
        <w:t xml:space="preserve"> informe de ejecución contractual, deberá reportarlo en el siguiente informe de ejecución contractual.</w:t>
      </w:r>
    </w:p>
    <w:p w:rsidR="00D860CF" w:rsidRPr="00353A87" w:rsidRDefault="00D860CF" w:rsidP="00265AAA">
      <w:pPr>
        <w:spacing w:after="0"/>
        <w:jc w:val="both"/>
        <w:rPr>
          <w:rFonts w:ascii="Arial" w:hAnsi="Arial" w:cs="Arial"/>
          <w:i/>
          <w:color w:val="000000" w:themeColor="text1"/>
        </w:rPr>
      </w:pPr>
    </w:p>
    <w:p w:rsidR="002C1BAD" w:rsidRPr="00353A87" w:rsidRDefault="002C1BAD" w:rsidP="002C1BAD">
      <w:pPr>
        <w:spacing w:after="0"/>
        <w:jc w:val="both"/>
        <w:rPr>
          <w:rFonts w:ascii="Arial" w:hAnsi="Arial" w:cs="Arial"/>
          <w:i/>
          <w:color w:val="000000" w:themeColor="text1"/>
        </w:rPr>
      </w:pPr>
      <w:bookmarkStart w:id="11" w:name="_Hlk97109668"/>
      <w:r w:rsidRPr="00353A87">
        <w:rPr>
          <w:rFonts w:ascii="Arial" w:hAnsi="Arial" w:cs="Arial"/>
          <w:i/>
          <w:color w:val="000000" w:themeColor="text1"/>
        </w:rPr>
        <w:t>Para el trámite de la cuenta me permito adjuntar: Documentos electrónicos enunciados como evidencias del cumplimiento de las obligaciones contractuales y los desplazamientos realizados y el No. de la planilla</w:t>
      </w:r>
      <w:r w:rsidRPr="0018500A">
        <w:rPr>
          <w:rFonts w:ascii="Arial" w:hAnsi="Arial" w:cs="Arial"/>
          <w:i/>
          <w:color w:val="000000" w:themeColor="text1"/>
          <w:sz w:val="24"/>
          <w:szCs w:val="24"/>
          <w:highlight w:val="yellow"/>
        </w:rPr>
        <w:t>,</w:t>
      </w:r>
      <w:r w:rsidR="0040530D" w:rsidRPr="0018500A">
        <w:rPr>
          <w:rFonts w:ascii="Arial" w:hAnsi="Arial" w:cs="Arial"/>
          <w:i/>
          <w:color w:val="000000" w:themeColor="text1"/>
          <w:sz w:val="24"/>
          <w:szCs w:val="24"/>
          <w:highlight w:val="yellow"/>
        </w:rPr>
        <w:t xml:space="preserve">   </w:t>
      </w:r>
      <w:r w:rsidR="0018500A" w:rsidRPr="0018500A">
        <w:rPr>
          <w:rFonts w:ascii="Arial" w:hAnsi="Arial" w:cs="Arial"/>
          <w:sz w:val="24"/>
          <w:szCs w:val="24"/>
          <w:highlight w:val="yellow"/>
          <w:lang w:val="es-ES" w:eastAsia="es-ES"/>
        </w:rPr>
        <w:t xml:space="preserve">     </w:t>
      </w:r>
      <w:r w:rsidR="0040530D" w:rsidRPr="0018500A">
        <w:rPr>
          <w:rFonts w:ascii="Arial" w:hAnsi="Arial" w:cs="Arial"/>
          <w:sz w:val="24"/>
          <w:szCs w:val="24"/>
          <w:highlight w:val="yellow"/>
          <w:lang w:val="es-ES" w:eastAsia="es-ES"/>
        </w:rPr>
        <w:t xml:space="preserve"> </w:t>
      </w:r>
      <w:r w:rsidR="0018500A">
        <w:rPr>
          <w:rFonts w:ascii="Arial" w:hAnsi="Arial" w:cs="Arial"/>
          <w:sz w:val="24"/>
          <w:szCs w:val="24"/>
          <w:highlight w:val="yellow"/>
          <w:lang w:val="es-ES" w:eastAsia="es-ES"/>
        </w:rPr>
        <w:t xml:space="preserve">       </w:t>
      </w:r>
      <w:r w:rsidR="0040530D" w:rsidRPr="0018500A">
        <w:rPr>
          <w:rFonts w:ascii="Arial" w:hAnsi="Arial" w:cs="Arial"/>
          <w:sz w:val="24"/>
          <w:szCs w:val="24"/>
          <w:highlight w:val="yellow"/>
          <w:lang w:val="es-ES" w:eastAsia="es-ES"/>
        </w:rPr>
        <w:t>,</w:t>
      </w:r>
      <w:r w:rsidR="0040530D">
        <w:rPr>
          <w:rFonts w:ascii="Arial" w:hAnsi="Arial" w:cs="Arial"/>
          <w:sz w:val="24"/>
          <w:szCs w:val="24"/>
          <w:lang w:val="es-ES" w:eastAsia="es-ES"/>
        </w:rPr>
        <w:t xml:space="preserve"> </w:t>
      </w:r>
      <w:r w:rsidR="0040530D" w:rsidRPr="0040530D">
        <w:rPr>
          <w:rFonts w:ascii="Arial" w:hAnsi="Arial" w:cs="Arial"/>
          <w:i/>
          <w:color w:val="000000" w:themeColor="text1"/>
          <w:sz w:val="24"/>
          <w:szCs w:val="24"/>
        </w:rPr>
        <w:t xml:space="preserve"> </w:t>
      </w:r>
      <w:r w:rsidRPr="0040530D">
        <w:rPr>
          <w:rFonts w:ascii="Arial" w:hAnsi="Arial" w:cs="Arial"/>
          <w:i/>
          <w:color w:val="000000" w:themeColor="text1"/>
          <w:sz w:val="24"/>
          <w:szCs w:val="24"/>
        </w:rPr>
        <w:t>operador</w:t>
      </w:r>
      <w:r w:rsidRPr="00353A87">
        <w:rPr>
          <w:rFonts w:ascii="Arial" w:hAnsi="Arial" w:cs="Arial"/>
          <w:i/>
          <w:color w:val="000000" w:themeColor="text1"/>
        </w:rPr>
        <w:t xml:space="preserve"> </w:t>
      </w:r>
      <w:r w:rsidRPr="00353A87">
        <w:rPr>
          <w:rFonts w:ascii="Arial" w:hAnsi="Arial" w:cs="Arial"/>
          <w:color w:val="000000" w:themeColor="text1"/>
        </w:rPr>
        <w:t>Aportes en Línea y</w:t>
      </w:r>
      <w:r w:rsidRPr="00353A87">
        <w:rPr>
          <w:rFonts w:ascii="Arial" w:hAnsi="Arial" w:cs="Arial"/>
          <w:i/>
          <w:color w:val="000000" w:themeColor="text1"/>
        </w:rPr>
        <w:t xml:space="preserve"> periodo diciembre de 2023. (Decreto Ley 2106 de 2019 – “Decreto Ley Antitrámites”)</w:t>
      </w:r>
    </w:p>
    <w:p w:rsidR="00193B34" w:rsidRPr="00353A87" w:rsidRDefault="00193B34" w:rsidP="00265AAA">
      <w:pPr>
        <w:spacing w:after="0"/>
        <w:jc w:val="both"/>
        <w:rPr>
          <w:rFonts w:ascii="Arial" w:hAnsi="Arial" w:cs="Arial"/>
          <w:b/>
          <w:bCs/>
          <w:color w:val="000000" w:themeColor="text1"/>
        </w:rPr>
      </w:pPr>
    </w:p>
    <w:bookmarkEnd w:id="11"/>
    <w:p w:rsidR="00D860CF" w:rsidRPr="00353A87" w:rsidRDefault="00D860CF" w:rsidP="00D860CF">
      <w:pPr>
        <w:spacing w:after="0" w:line="240" w:lineRule="auto"/>
        <w:rPr>
          <w:rFonts w:ascii="Arial" w:hAnsi="Arial" w:cs="Arial"/>
          <w:color w:val="000000" w:themeColor="text1"/>
        </w:rPr>
      </w:pPr>
      <w:r w:rsidRPr="00353A87">
        <w:rPr>
          <w:rFonts w:ascii="Arial" w:hAnsi="Arial" w:cs="Arial"/>
          <w:color w:val="000000" w:themeColor="text1"/>
        </w:rPr>
        <w:t xml:space="preserve">Cordialmente, </w:t>
      </w:r>
    </w:p>
    <w:p w:rsidR="00602C80" w:rsidRPr="00353A87" w:rsidRDefault="00602C80" w:rsidP="00D860CF">
      <w:pPr>
        <w:spacing w:after="0" w:line="240" w:lineRule="auto"/>
        <w:rPr>
          <w:rFonts w:ascii="Arial" w:hAnsi="Arial" w:cs="Arial"/>
          <w:color w:val="000000" w:themeColor="text1"/>
        </w:rPr>
      </w:pPr>
    </w:p>
    <w:p w:rsidR="00602C80" w:rsidRPr="00353A87" w:rsidRDefault="00602C80" w:rsidP="00D860CF">
      <w:pPr>
        <w:spacing w:after="0" w:line="240" w:lineRule="auto"/>
        <w:rPr>
          <w:rFonts w:ascii="Arial" w:hAnsi="Arial" w:cs="Arial"/>
          <w:color w:val="000000" w:themeColor="text1"/>
        </w:rPr>
      </w:pPr>
    </w:p>
    <w:p w:rsidR="00D860CF" w:rsidRPr="00353A87" w:rsidRDefault="00D860CF" w:rsidP="00D860CF">
      <w:pPr>
        <w:spacing w:after="0" w:line="240" w:lineRule="auto"/>
        <w:rPr>
          <w:rFonts w:ascii="Arial" w:hAnsi="Arial" w:cs="Arial"/>
          <w:b/>
          <w:color w:val="000000" w:themeColor="text1"/>
        </w:rPr>
      </w:pPr>
      <w:r w:rsidRPr="00353A87">
        <w:rPr>
          <w:rFonts w:ascii="Arial" w:hAnsi="Arial" w:cs="Arial"/>
          <w:b/>
          <w:color w:val="000000" w:themeColor="text1"/>
        </w:rPr>
        <w:t>Firma</w:t>
      </w:r>
    </w:p>
    <w:p w:rsidR="00895001" w:rsidRPr="00353A87" w:rsidRDefault="00895001" w:rsidP="00D860CF">
      <w:pPr>
        <w:spacing w:after="0" w:line="240" w:lineRule="auto"/>
        <w:rPr>
          <w:rFonts w:ascii="Arial" w:hAnsi="Arial" w:cs="Arial"/>
          <w:color w:val="000000" w:themeColor="text1"/>
        </w:rPr>
      </w:pPr>
    </w:p>
    <w:p w:rsidR="00330431" w:rsidRPr="003650A7" w:rsidRDefault="00330431" w:rsidP="00330431">
      <w:pPr>
        <w:pStyle w:val="Sinespaciado"/>
        <w:rPr>
          <w:rFonts w:ascii="Arial" w:hAnsi="Arial" w:cs="Arial"/>
          <w:bCs/>
          <w:color w:val="000000" w:themeColor="text1"/>
        </w:rPr>
      </w:pPr>
      <w:r w:rsidRPr="003650A7">
        <w:rPr>
          <w:rFonts w:ascii="Arial" w:hAnsi="Arial" w:cs="Arial"/>
          <w:bCs/>
          <w:color w:val="000000" w:themeColor="text1"/>
        </w:rPr>
        <w:t xml:space="preserve">Martha Denis Rojas </w:t>
      </w:r>
      <w:r w:rsidR="00891E33" w:rsidRPr="003650A7">
        <w:rPr>
          <w:rFonts w:ascii="Arial" w:hAnsi="Arial" w:cs="Arial"/>
          <w:bCs/>
          <w:color w:val="000000" w:themeColor="text1"/>
        </w:rPr>
        <w:t>Martínez</w:t>
      </w:r>
    </w:p>
    <w:p w:rsidR="00330431" w:rsidRPr="003650A7" w:rsidRDefault="00330431" w:rsidP="00330431">
      <w:pPr>
        <w:pStyle w:val="Sinespaciado"/>
        <w:rPr>
          <w:rFonts w:ascii="Arial" w:hAnsi="Arial" w:cs="Arial"/>
          <w:bCs/>
          <w:color w:val="000000" w:themeColor="text1"/>
        </w:rPr>
      </w:pPr>
      <w:r w:rsidRPr="003650A7">
        <w:rPr>
          <w:rFonts w:ascii="Arial" w:hAnsi="Arial" w:cs="Arial"/>
          <w:bCs/>
          <w:color w:val="000000" w:themeColor="text1"/>
        </w:rPr>
        <w:t>Contratista</w:t>
      </w:r>
    </w:p>
    <w:p w:rsidR="00330431" w:rsidRPr="003650A7" w:rsidRDefault="00330431" w:rsidP="00330431">
      <w:pPr>
        <w:pStyle w:val="Sinespaciado"/>
        <w:rPr>
          <w:rFonts w:ascii="Arial" w:hAnsi="Arial" w:cs="Arial"/>
          <w:bCs/>
          <w:color w:val="000000" w:themeColor="text1"/>
        </w:rPr>
      </w:pPr>
      <w:r w:rsidRPr="003650A7">
        <w:rPr>
          <w:rFonts w:ascii="Arial" w:hAnsi="Arial" w:cs="Arial"/>
          <w:bCs/>
          <w:color w:val="000000" w:themeColor="text1"/>
        </w:rPr>
        <w:t xml:space="preserve">C.C.65696522 de Espinal   </w:t>
      </w:r>
    </w:p>
    <w:p w:rsidR="00602C80" w:rsidRPr="00353A87" w:rsidRDefault="00602C80" w:rsidP="00211EED">
      <w:pPr>
        <w:pStyle w:val="Sinespaciado"/>
        <w:rPr>
          <w:rFonts w:ascii="Arial" w:hAnsi="Arial" w:cs="Arial"/>
          <w:b/>
          <w:color w:val="000000" w:themeColor="text1"/>
        </w:rPr>
      </w:pPr>
    </w:p>
    <w:p w:rsidR="00602C80" w:rsidRPr="00353A87" w:rsidRDefault="00602C80" w:rsidP="00211EED">
      <w:pPr>
        <w:pStyle w:val="Sinespaciado"/>
        <w:rPr>
          <w:rFonts w:ascii="Arial" w:hAnsi="Arial" w:cs="Arial"/>
          <w:b/>
          <w:color w:val="000000" w:themeColor="text1"/>
        </w:rPr>
      </w:pPr>
    </w:p>
    <w:p w:rsidR="00D860CF" w:rsidRPr="00353A87" w:rsidRDefault="00D860CF" w:rsidP="00D860CF">
      <w:pPr>
        <w:pStyle w:val="Sinespaciado"/>
        <w:rPr>
          <w:rFonts w:ascii="Arial" w:hAnsi="Arial" w:cs="Arial"/>
          <w:b/>
          <w:color w:val="000000" w:themeColor="text1"/>
        </w:rPr>
      </w:pPr>
    </w:p>
    <w:p w:rsidR="00D860CF" w:rsidRPr="00353A87" w:rsidRDefault="00D860CF" w:rsidP="00D860CF">
      <w:pPr>
        <w:pStyle w:val="Sinespaciado"/>
        <w:jc w:val="both"/>
        <w:rPr>
          <w:rFonts w:ascii="Arial" w:hAnsi="Arial" w:cs="Arial"/>
          <w:color w:val="000000" w:themeColor="text1"/>
        </w:rPr>
      </w:pPr>
      <w:r w:rsidRPr="00353A87">
        <w:rPr>
          <w:rFonts w:ascii="Arial" w:hAnsi="Arial" w:cs="Arial"/>
          <w:color w:val="000000" w:themeColor="text1"/>
        </w:rPr>
        <w:t>Recibí a satisfacción:</w:t>
      </w:r>
    </w:p>
    <w:p w:rsidR="00602C80" w:rsidRPr="00353A87" w:rsidRDefault="00602C80" w:rsidP="00D860CF">
      <w:pPr>
        <w:pStyle w:val="Sinespaciado"/>
        <w:jc w:val="both"/>
        <w:rPr>
          <w:rFonts w:ascii="Arial" w:hAnsi="Arial" w:cs="Arial"/>
          <w:color w:val="000000" w:themeColor="text1"/>
        </w:rPr>
      </w:pPr>
    </w:p>
    <w:p w:rsidR="00D860CF" w:rsidRPr="00353A87" w:rsidRDefault="00D860CF" w:rsidP="00D860CF">
      <w:pPr>
        <w:pStyle w:val="Sinespaciado"/>
        <w:rPr>
          <w:rFonts w:ascii="Arial" w:hAnsi="Arial" w:cs="Arial"/>
          <w:b/>
          <w:color w:val="000000" w:themeColor="text1"/>
        </w:rPr>
      </w:pPr>
    </w:p>
    <w:p w:rsidR="00392640" w:rsidRPr="00353A87" w:rsidRDefault="00D860CF" w:rsidP="00D860CF">
      <w:pPr>
        <w:pStyle w:val="Sinespaciado"/>
        <w:rPr>
          <w:rFonts w:ascii="Arial" w:hAnsi="Arial" w:cs="Arial"/>
          <w:b/>
          <w:color w:val="000000" w:themeColor="text1"/>
        </w:rPr>
      </w:pPr>
      <w:r w:rsidRPr="00353A87">
        <w:rPr>
          <w:rFonts w:ascii="Arial" w:hAnsi="Arial" w:cs="Arial"/>
          <w:b/>
          <w:color w:val="000000" w:themeColor="text1"/>
        </w:rPr>
        <w:t>Firma</w:t>
      </w:r>
    </w:p>
    <w:p w:rsidR="008A1C15" w:rsidRPr="00F33D97" w:rsidRDefault="00F33D97" w:rsidP="008A1C15">
      <w:pPr>
        <w:pStyle w:val="Textoindependiente"/>
        <w:spacing w:after="0" w:line="240" w:lineRule="auto"/>
        <w:rPr>
          <w:rFonts w:ascii="Arial" w:hAnsi="Arial" w:cs="Arial"/>
          <w:b/>
          <w:bCs/>
          <w:color w:val="000000" w:themeColor="text1"/>
        </w:rPr>
      </w:pPr>
      <w:r w:rsidRPr="00F33D97">
        <w:rPr>
          <w:rFonts w:ascii="Arial" w:hAnsi="Arial" w:cs="Arial"/>
          <w:b/>
        </w:rPr>
        <w:t>JORGE ARMANDO VARELA RENDON</w:t>
      </w:r>
    </w:p>
    <w:p w:rsidR="00032AF5" w:rsidRDefault="00330431" w:rsidP="008A1C15">
      <w:pPr>
        <w:pStyle w:val="Textoindependiente"/>
        <w:spacing w:after="0" w:line="240" w:lineRule="auto"/>
        <w:rPr>
          <w:sz w:val="14"/>
        </w:rPr>
      </w:pPr>
      <w:r w:rsidRPr="008A1C15">
        <w:rPr>
          <w:rFonts w:ascii="Arial" w:hAnsi="Arial" w:cs="Arial"/>
          <w:bCs/>
          <w:color w:val="000000" w:themeColor="text1"/>
        </w:rPr>
        <w:t>Supervisor(a) Contrato</w:t>
      </w:r>
      <w:r w:rsidR="00A03F25" w:rsidRPr="008A1C15">
        <w:rPr>
          <w:rFonts w:ascii="Arial" w:eastAsia="Times New Roman" w:hAnsi="Arial" w:cs="Arial"/>
          <w:color w:val="000000"/>
          <w:lang w:val="es-MX" w:eastAsia="es-MX"/>
        </w:rPr>
        <w:t>CO1.PCCNTR.5811226</w:t>
      </w:r>
      <w:r w:rsidR="00A03F25" w:rsidRPr="008A1C15">
        <w:rPr>
          <w:rFonts w:ascii="Arial" w:eastAsia="Times New Roman" w:hAnsi="Arial" w:cs="Arial"/>
          <w:color w:val="000000"/>
          <w:lang w:val="es-MX" w:eastAsia="es-MX"/>
        </w:rPr>
        <w:softHyphen/>
        <w:t>/</w:t>
      </w:r>
      <w:r w:rsidRPr="008A1C15">
        <w:rPr>
          <w:rFonts w:ascii="Arial" w:hAnsi="Arial" w:cs="Arial"/>
          <w:bCs/>
          <w:color w:val="000000" w:themeColor="text1"/>
          <w:lang w:val="es-ES"/>
        </w:rPr>
        <w:t>202</w:t>
      </w:r>
      <w:r w:rsidR="00A03F25" w:rsidRPr="008A1C15">
        <w:rPr>
          <w:rFonts w:ascii="Arial" w:hAnsi="Arial" w:cs="Arial"/>
          <w:bCs/>
          <w:color w:val="000000" w:themeColor="text1"/>
          <w:lang w:val="es-ES"/>
        </w:rPr>
        <w:t>4</w:t>
      </w:r>
      <w:r w:rsidRPr="008A1C15">
        <w:rPr>
          <w:rFonts w:ascii="Arial" w:hAnsi="Arial" w:cs="Arial"/>
          <w:color w:val="000000" w:themeColor="text1"/>
          <w:lang w:val="es-ES"/>
        </w:rPr>
        <w:br/>
      </w:r>
      <w:r w:rsidRPr="008A1C15">
        <w:rPr>
          <w:rFonts w:ascii="Arial" w:hAnsi="Arial" w:cs="Arial"/>
          <w:b/>
          <w:color w:val="000000" w:themeColor="text1"/>
        </w:rPr>
        <w:t>Coordinador</w:t>
      </w:r>
      <w:r w:rsidRPr="00C95730">
        <w:rPr>
          <w:rFonts w:ascii="Arial" w:hAnsi="Arial" w:cs="Arial"/>
          <w:b/>
          <w:color w:val="000000" w:themeColor="text1"/>
        </w:rPr>
        <w:t xml:space="preserve"> Académico</w:t>
      </w:r>
    </w:p>
    <w:sectPr w:rsidR="00032AF5" w:rsidSect="00A370A4">
      <w:headerReference w:type="default" r:id="rId12"/>
      <w:footerReference w:type="default" r:id="rId13"/>
      <w:headerReference w:type="first" r:id="rId14"/>
      <w:pgSz w:w="12240" w:h="15840"/>
      <w:pgMar w:top="1779" w:right="1041" w:bottom="1418" w:left="156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5B13" w:rsidRDefault="002F5B13">
      <w:pPr>
        <w:spacing w:after="0" w:line="240" w:lineRule="auto"/>
      </w:pPr>
      <w:r>
        <w:separator/>
      </w:r>
    </w:p>
  </w:endnote>
  <w:endnote w:type="continuationSeparator" w:id="1">
    <w:p w:rsidR="002F5B13" w:rsidRDefault="002F5B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sig w:usb0="00000000" w:usb1="00000000" w:usb2="00000000" w:usb3="00000000" w:csb0="00000000" w:csb1="00000000"/>
  </w:font>
  <w:font w:name="Century Gothic">
    <w:panose1 w:val="020B0502020202020204"/>
    <w:charset w:val="00"/>
    <w:family w:val="swiss"/>
    <w:pitch w:val="variable"/>
    <w:sig w:usb0="00000287" w:usb1="00000000" w:usb2="00000000" w:usb3="00000000" w:csb0="0000009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A15" w:rsidRDefault="00164A15">
    <w:pPr>
      <w:pStyle w:val="Piedepgina"/>
      <w:jc w:val="right"/>
      <w:rPr>
        <w:color w:val="595959" w:themeColor="text1" w:themeTint="A6"/>
        <w:sz w:val="18"/>
      </w:rPr>
    </w:pPr>
  </w:p>
  <w:p w:rsidR="00164A15" w:rsidRDefault="00164A15">
    <w:pPr>
      <w:pStyle w:val="Piedepgina"/>
    </w:pPr>
  </w:p>
  <w:p w:rsidR="00164A15" w:rsidRDefault="00164A15" w:rsidP="008E6FC5">
    <w:pPr>
      <w:pStyle w:val="Piedepgina"/>
      <w:jc w:val="center"/>
    </w:pPr>
    <w:r>
      <w:t>GTH-F-062 V10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5B13" w:rsidRDefault="002F5B13">
      <w:pPr>
        <w:spacing w:after="0" w:line="240" w:lineRule="auto"/>
      </w:pPr>
      <w:r>
        <w:separator/>
      </w:r>
    </w:p>
  </w:footnote>
  <w:footnote w:type="continuationSeparator" w:id="1">
    <w:p w:rsidR="002F5B13" w:rsidRDefault="002F5B1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A15" w:rsidRDefault="00164A15" w:rsidP="009E2186">
    <w:pPr>
      <w:pStyle w:val="Encabezado"/>
      <w:jc w:val="center"/>
    </w:pPr>
    <w:r w:rsidRPr="001A74F0">
      <w:rPr>
        <w:noProof/>
        <w:lang w:val="es-ES" w:eastAsia="es-ES"/>
      </w:rPr>
      <w:drawing>
        <wp:anchor distT="0" distB="0" distL="114300" distR="114300" simplePos="0" relativeHeight="251659264" behindDoc="0" locked="0" layoutInCell="1" allowOverlap="1">
          <wp:simplePos x="0" y="0"/>
          <wp:positionH relativeFrom="page">
            <wp:align>center</wp:align>
          </wp:positionH>
          <wp:positionV relativeFrom="paragraph">
            <wp:posOffset>8890</wp:posOffset>
          </wp:positionV>
          <wp:extent cx="592455" cy="561340"/>
          <wp:effectExtent l="0" t="0" r="0" b="0"/>
          <wp:wrapThrough wrapText="bothSides">
            <wp:wrapPolygon edited="0">
              <wp:start x="7640" y="0"/>
              <wp:lineTo x="0" y="5131"/>
              <wp:lineTo x="0" y="11729"/>
              <wp:lineTo x="4862" y="11729"/>
              <wp:lineTo x="2084" y="16860"/>
              <wp:lineTo x="2084" y="19059"/>
              <wp:lineTo x="3473" y="20525"/>
              <wp:lineTo x="17363" y="20525"/>
              <wp:lineTo x="19447" y="20525"/>
              <wp:lineTo x="18752" y="16860"/>
              <wp:lineTo x="15974" y="11729"/>
              <wp:lineTo x="20836" y="11729"/>
              <wp:lineTo x="20836" y="5864"/>
              <wp:lineTo x="13196" y="0"/>
              <wp:lineTo x="7640" y="0"/>
            </wp:wrapPolygon>
          </wp:wrapThrough>
          <wp:docPr id="7" name="Imagen 7">
            <a:extLst xmlns:a="http://schemas.openxmlformats.org/drawingml/2006/main">
              <a:ext uri="{C183D7F6-B498-43B3-948B-1728B52AA6E4}">
                <adec:decorative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anchor>
      </w:drawing>
    </w:r>
  </w:p>
  <w:p w:rsidR="00164A15" w:rsidRDefault="00164A15">
    <w:pPr>
      <w:pStyle w:val="Encabezado"/>
    </w:pPr>
  </w:p>
  <w:p w:rsidR="00164A15" w:rsidRDefault="00164A15">
    <w:pPr>
      <w:pStyle w:val="Encabezado"/>
      <w:tabs>
        <w:tab w:val="clear" w:pos="4419"/>
        <w:tab w:val="clear" w:pos="8838"/>
        <w:tab w:val="right" w:pos="8413"/>
      </w:tabs>
      <w:ind w:left="-113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A15" w:rsidRDefault="00164A15">
    <w:pPr>
      <w:pStyle w:val="Encabezado"/>
      <w:rPr>
        <w:noProof/>
        <w:lang w:val="es-ES" w:eastAsia="es-ES"/>
      </w:rPr>
    </w:pPr>
  </w:p>
  <w:p w:rsidR="00164A15" w:rsidRDefault="00164A1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4008C"/>
    <w:multiLevelType w:val="hybridMultilevel"/>
    <w:tmpl w:val="0502674A"/>
    <w:lvl w:ilvl="0" w:tplc="E0B07482">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A190462"/>
    <w:multiLevelType w:val="hybridMultilevel"/>
    <w:tmpl w:val="9F96AE1A"/>
    <w:lvl w:ilvl="0" w:tplc="A0543898">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BD31743"/>
    <w:multiLevelType w:val="hybridMultilevel"/>
    <w:tmpl w:val="FDAC5FC6"/>
    <w:lvl w:ilvl="0" w:tplc="B994F0A8">
      <w:start w:val="1"/>
      <w:numFmt w:val="decimal"/>
      <w:lvlText w:val="%1."/>
      <w:lvlJc w:val="left"/>
      <w:pPr>
        <w:ind w:left="501" w:hanging="360"/>
      </w:pPr>
      <w:rPr>
        <w:rFonts w:ascii="Calibri" w:hAnsi="Calibri" w:cs="Calibri" w:hint="default"/>
      </w:rPr>
    </w:lvl>
    <w:lvl w:ilvl="1" w:tplc="240A0019" w:tentative="1">
      <w:start w:val="1"/>
      <w:numFmt w:val="lowerLetter"/>
      <w:lvlText w:val="%2."/>
      <w:lvlJc w:val="left"/>
      <w:pPr>
        <w:ind w:left="1221" w:hanging="360"/>
      </w:pPr>
    </w:lvl>
    <w:lvl w:ilvl="2" w:tplc="240A001B" w:tentative="1">
      <w:start w:val="1"/>
      <w:numFmt w:val="lowerRoman"/>
      <w:lvlText w:val="%3."/>
      <w:lvlJc w:val="right"/>
      <w:pPr>
        <w:ind w:left="1941" w:hanging="180"/>
      </w:pPr>
    </w:lvl>
    <w:lvl w:ilvl="3" w:tplc="240A000F" w:tentative="1">
      <w:start w:val="1"/>
      <w:numFmt w:val="decimal"/>
      <w:lvlText w:val="%4."/>
      <w:lvlJc w:val="left"/>
      <w:pPr>
        <w:ind w:left="2661" w:hanging="360"/>
      </w:pPr>
    </w:lvl>
    <w:lvl w:ilvl="4" w:tplc="240A0019" w:tentative="1">
      <w:start w:val="1"/>
      <w:numFmt w:val="lowerLetter"/>
      <w:lvlText w:val="%5."/>
      <w:lvlJc w:val="left"/>
      <w:pPr>
        <w:ind w:left="3381" w:hanging="360"/>
      </w:pPr>
    </w:lvl>
    <w:lvl w:ilvl="5" w:tplc="240A001B" w:tentative="1">
      <w:start w:val="1"/>
      <w:numFmt w:val="lowerRoman"/>
      <w:lvlText w:val="%6."/>
      <w:lvlJc w:val="right"/>
      <w:pPr>
        <w:ind w:left="4101" w:hanging="180"/>
      </w:pPr>
    </w:lvl>
    <w:lvl w:ilvl="6" w:tplc="240A000F" w:tentative="1">
      <w:start w:val="1"/>
      <w:numFmt w:val="decimal"/>
      <w:lvlText w:val="%7."/>
      <w:lvlJc w:val="left"/>
      <w:pPr>
        <w:ind w:left="4821" w:hanging="360"/>
      </w:pPr>
    </w:lvl>
    <w:lvl w:ilvl="7" w:tplc="240A0019" w:tentative="1">
      <w:start w:val="1"/>
      <w:numFmt w:val="lowerLetter"/>
      <w:lvlText w:val="%8."/>
      <w:lvlJc w:val="left"/>
      <w:pPr>
        <w:ind w:left="5541" w:hanging="360"/>
      </w:pPr>
    </w:lvl>
    <w:lvl w:ilvl="8" w:tplc="240A001B" w:tentative="1">
      <w:start w:val="1"/>
      <w:numFmt w:val="lowerRoman"/>
      <w:lvlText w:val="%9."/>
      <w:lvlJc w:val="right"/>
      <w:pPr>
        <w:ind w:left="6261" w:hanging="180"/>
      </w:pPr>
    </w:lvl>
  </w:abstractNum>
  <w:abstractNum w:abstractNumId="3">
    <w:nsid w:val="2D031574"/>
    <w:multiLevelType w:val="hybridMultilevel"/>
    <w:tmpl w:val="22EAB38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nsid w:val="31D16226"/>
    <w:multiLevelType w:val="hybridMultilevel"/>
    <w:tmpl w:val="16E26520"/>
    <w:lvl w:ilvl="0" w:tplc="FBA0BFC8">
      <w:start w:val="2"/>
      <w:numFmt w:val="decimal"/>
      <w:lvlText w:val="%1."/>
      <w:lvlJc w:val="left"/>
      <w:pPr>
        <w:ind w:left="107" w:hanging="329"/>
      </w:pPr>
      <w:rPr>
        <w:rFonts w:ascii="Arial MT" w:eastAsia="Arial MT" w:hAnsi="Arial MT" w:cs="Arial MT" w:hint="default"/>
        <w:w w:val="100"/>
        <w:sz w:val="22"/>
        <w:szCs w:val="22"/>
        <w:lang w:val="es-ES" w:eastAsia="en-US" w:bidi="ar-SA"/>
      </w:rPr>
    </w:lvl>
    <w:lvl w:ilvl="1" w:tplc="CF64D0DE">
      <w:numFmt w:val="bullet"/>
      <w:lvlText w:val="•"/>
      <w:lvlJc w:val="left"/>
      <w:pPr>
        <w:ind w:left="486" w:hanging="329"/>
      </w:pPr>
      <w:rPr>
        <w:rFonts w:hint="default"/>
        <w:lang w:val="es-ES" w:eastAsia="en-US" w:bidi="ar-SA"/>
      </w:rPr>
    </w:lvl>
    <w:lvl w:ilvl="2" w:tplc="5CC0A1D0">
      <w:numFmt w:val="bullet"/>
      <w:lvlText w:val="•"/>
      <w:lvlJc w:val="left"/>
      <w:pPr>
        <w:ind w:left="872" w:hanging="329"/>
      </w:pPr>
      <w:rPr>
        <w:rFonts w:hint="default"/>
        <w:lang w:val="es-ES" w:eastAsia="en-US" w:bidi="ar-SA"/>
      </w:rPr>
    </w:lvl>
    <w:lvl w:ilvl="3" w:tplc="3F7CF33A">
      <w:numFmt w:val="bullet"/>
      <w:lvlText w:val="•"/>
      <w:lvlJc w:val="left"/>
      <w:pPr>
        <w:ind w:left="1258" w:hanging="329"/>
      </w:pPr>
      <w:rPr>
        <w:rFonts w:hint="default"/>
        <w:lang w:val="es-ES" w:eastAsia="en-US" w:bidi="ar-SA"/>
      </w:rPr>
    </w:lvl>
    <w:lvl w:ilvl="4" w:tplc="A4FE2C06">
      <w:numFmt w:val="bullet"/>
      <w:lvlText w:val="•"/>
      <w:lvlJc w:val="left"/>
      <w:pPr>
        <w:ind w:left="1644" w:hanging="329"/>
      </w:pPr>
      <w:rPr>
        <w:rFonts w:hint="default"/>
        <w:lang w:val="es-ES" w:eastAsia="en-US" w:bidi="ar-SA"/>
      </w:rPr>
    </w:lvl>
    <w:lvl w:ilvl="5" w:tplc="475AD814">
      <w:numFmt w:val="bullet"/>
      <w:lvlText w:val="•"/>
      <w:lvlJc w:val="left"/>
      <w:pPr>
        <w:ind w:left="2030" w:hanging="329"/>
      </w:pPr>
      <w:rPr>
        <w:rFonts w:hint="default"/>
        <w:lang w:val="es-ES" w:eastAsia="en-US" w:bidi="ar-SA"/>
      </w:rPr>
    </w:lvl>
    <w:lvl w:ilvl="6" w:tplc="009CDAEC">
      <w:numFmt w:val="bullet"/>
      <w:lvlText w:val="•"/>
      <w:lvlJc w:val="left"/>
      <w:pPr>
        <w:ind w:left="2416" w:hanging="329"/>
      </w:pPr>
      <w:rPr>
        <w:rFonts w:hint="default"/>
        <w:lang w:val="es-ES" w:eastAsia="en-US" w:bidi="ar-SA"/>
      </w:rPr>
    </w:lvl>
    <w:lvl w:ilvl="7" w:tplc="109C92C6">
      <w:numFmt w:val="bullet"/>
      <w:lvlText w:val="•"/>
      <w:lvlJc w:val="left"/>
      <w:pPr>
        <w:ind w:left="2802" w:hanging="329"/>
      </w:pPr>
      <w:rPr>
        <w:rFonts w:hint="default"/>
        <w:lang w:val="es-ES" w:eastAsia="en-US" w:bidi="ar-SA"/>
      </w:rPr>
    </w:lvl>
    <w:lvl w:ilvl="8" w:tplc="4FFE3766">
      <w:numFmt w:val="bullet"/>
      <w:lvlText w:val="•"/>
      <w:lvlJc w:val="left"/>
      <w:pPr>
        <w:ind w:left="3188" w:hanging="329"/>
      </w:pPr>
      <w:rPr>
        <w:rFonts w:hint="default"/>
        <w:lang w:val="es-ES" w:eastAsia="en-US" w:bidi="ar-SA"/>
      </w:rPr>
    </w:lvl>
  </w:abstractNum>
  <w:abstractNum w:abstractNumId="5">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5"/>
  </w:num>
  <w:num w:numId="2">
    <w:abstractNumId w:val="2"/>
  </w:num>
  <w:num w:numId="3">
    <w:abstractNumId w:val="4"/>
  </w:num>
  <w:num w:numId="4">
    <w:abstractNumId w:val="3"/>
  </w:num>
  <w:num w:numId="5">
    <w:abstractNumId w:val="0"/>
  </w:num>
  <w:num w:numId="6">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attachedTemplate r:id="rId1"/>
  <w:defaultTabStop w:val="708"/>
  <w:hyphenationZone w:val="425"/>
  <w:characterSpacingControl w:val="doNotCompress"/>
  <w:hdrShapeDefaults>
    <o:shapedefaults v:ext="edit" spidmax="26626"/>
  </w:hdrShapeDefaults>
  <w:footnotePr>
    <w:footnote w:id="0"/>
    <w:footnote w:id="1"/>
  </w:footnotePr>
  <w:endnotePr>
    <w:endnote w:id="0"/>
    <w:endnote w:id="1"/>
  </w:endnotePr>
  <w:compat/>
  <w:rsids>
    <w:rsidRoot w:val="00E85AFD"/>
    <w:rsid w:val="00000996"/>
    <w:rsid w:val="00000BE2"/>
    <w:rsid w:val="00000C13"/>
    <w:rsid w:val="00001CDF"/>
    <w:rsid w:val="00003842"/>
    <w:rsid w:val="0000438F"/>
    <w:rsid w:val="000043EF"/>
    <w:rsid w:val="000045B5"/>
    <w:rsid w:val="000057C6"/>
    <w:rsid w:val="00005E03"/>
    <w:rsid w:val="00007119"/>
    <w:rsid w:val="00007BAD"/>
    <w:rsid w:val="00010312"/>
    <w:rsid w:val="00010CC1"/>
    <w:rsid w:val="000113EC"/>
    <w:rsid w:val="0001273D"/>
    <w:rsid w:val="000132D6"/>
    <w:rsid w:val="0001330F"/>
    <w:rsid w:val="000139EA"/>
    <w:rsid w:val="00014A98"/>
    <w:rsid w:val="00015D2B"/>
    <w:rsid w:val="00015E16"/>
    <w:rsid w:val="000163D2"/>
    <w:rsid w:val="00016BFB"/>
    <w:rsid w:val="00016FC2"/>
    <w:rsid w:val="00017A70"/>
    <w:rsid w:val="00017EEE"/>
    <w:rsid w:val="000205F4"/>
    <w:rsid w:val="00021148"/>
    <w:rsid w:val="0002146B"/>
    <w:rsid w:val="00021F2F"/>
    <w:rsid w:val="00021F84"/>
    <w:rsid w:val="00022251"/>
    <w:rsid w:val="00023BEC"/>
    <w:rsid w:val="000246D6"/>
    <w:rsid w:val="0002502E"/>
    <w:rsid w:val="000254F6"/>
    <w:rsid w:val="000259EF"/>
    <w:rsid w:val="00026460"/>
    <w:rsid w:val="000271C5"/>
    <w:rsid w:val="000275A0"/>
    <w:rsid w:val="00027605"/>
    <w:rsid w:val="000300C5"/>
    <w:rsid w:val="000302FB"/>
    <w:rsid w:val="00030557"/>
    <w:rsid w:val="00030657"/>
    <w:rsid w:val="0003115D"/>
    <w:rsid w:val="0003131B"/>
    <w:rsid w:val="000313F9"/>
    <w:rsid w:val="00031E54"/>
    <w:rsid w:val="00031EEC"/>
    <w:rsid w:val="0003280C"/>
    <w:rsid w:val="00032AF5"/>
    <w:rsid w:val="00033AAA"/>
    <w:rsid w:val="00034E91"/>
    <w:rsid w:val="00035560"/>
    <w:rsid w:val="000357D1"/>
    <w:rsid w:val="0003589C"/>
    <w:rsid w:val="00035958"/>
    <w:rsid w:val="000360D4"/>
    <w:rsid w:val="00036138"/>
    <w:rsid w:val="000364EB"/>
    <w:rsid w:val="00037579"/>
    <w:rsid w:val="000379EC"/>
    <w:rsid w:val="00037C60"/>
    <w:rsid w:val="00037EF5"/>
    <w:rsid w:val="00040612"/>
    <w:rsid w:val="00040AFF"/>
    <w:rsid w:val="000419FE"/>
    <w:rsid w:val="0004334B"/>
    <w:rsid w:val="000434FC"/>
    <w:rsid w:val="0004473D"/>
    <w:rsid w:val="00044A3A"/>
    <w:rsid w:val="00044F8B"/>
    <w:rsid w:val="00045767"/>
    <w:rsid w:val="000464B3"/>
    <w:rsid w:val="000465D1"/>
    <w:rsid w:val="00046621"/>
    <w:rsid w:val="00047D5A"/>
    <w:rsid w:val="00050412"/>
    <w:rsid w:val="000508A1"/>
    <w:rsid w:val="000515B3"/>
    <w:rsid w:val="000517D1"/>
    <w:rsid w:val="00051DC5"/>
    <w:rsid w:val="000523BB"/>
    <w:rsid w:val="0005278F"/>
    <w:rsid w:val="00053C95"/>
    <w:rsid w:val="00054D94"/>
    <w:rsid w:val="0005571B"/>
    <w:rsid w:val="00055B00"/>
    <w:rsid w:val="00056290"/>
    <w:rsid w:val="00056B06"/>
    <w:rsid w:val="00056CC0"/>
    <w:rsid w:val="00057D48"/>
    <w:rsid w:val="00057EE8"/>
    <w:rsid w:val="00060321"/>
    <w:rsid w:val="000608BA"/>
    <w:rsid w:val="00060B31"/>
    <w:rsid w:val="000615FF"/>
    <w:rsid w:val="00061D3C"/>
    <w:rsid w:val="0006429C"/>
    <w:rsid w:val="00064AD1"/>
    <w:rsid w:val="00066254"/>
    <w:rsid w:val="000662A3"/>
    <w:rsid w:val="00067000"/>
    <w:rsid w:val="00067954"/>
    <w:rsid w:val="00067CF4"/>
    <w:rsid w:val="00067D2D"/>
    <w:rsid w:val="000700D0"/>
    <w:rsid w:val="00070217"/>
    <w:rsid w:val="00070875"/>
    <w:rsid w:val="00070DBF"/>
    <w:rsid w:val="00070F8D"/>
    <w:rsid w:val="00071135"/>
    <w:rsid w:val="00071683"/>
    <w:rsid w:val="0007211E"/>
    <w:rsid w:val="000729D5"/>
    <w:rsid w:val="00072FF6"/>
    <w:rsid w:val="00073976"/>
    <w:rsid w:val="0007428F"/>
    <w:rsid w:val="00074D47"/>
    <w:rsid w:val="000751C3"/>
    <w:rsid w:val="000756DC"/>
    <w:rsid w:val="000758D1"/>
    <w:rsid w:val="00076E9C"/>
    <w:rsid w:val="00077E1C"/>
    <w:rsid w:val="00077F50"/>
    <w:rsid w:val="00080B05"/>
    <w:rsid w:val="00081A97"/>
    <w:rsid w:val="0008202C"/>
    <w:rsid w:val="000820FA"/>
    <w:rsid w:val="000823D1"/>
    <w:rsid w:val="000847D5"/>
    <w:rsid w:val="00085676"/>
    <w:rsid w:val="000867E7"/>
    <w:rsid w:val="00086A9F"/>
    <w:rsid w:val="00086C11"/>
    <w:rsid w:val="00087167"/>
    <w:rsid w:val="0008722D"/>
    <w:rsid w:val="00087C67"/>
    <w:rsid w:val="00087DEA"/>
    <w:rsid w:val="0009044B"/>
    <w:rsid w:val="000912C6"/>
    <w:rsid w:val="00091534"/>
    <w:rsid w:val="00092901"/>
    <w:rsid w:val="00093607"/>
    <w:rsid w:val="00093E54"/>
    <w:rsid w:val="00094415"/>
    <w:rsid w:val="00094468"/>
    <w:rsid w:val="000953AC"/>
    <w:rsid w:val="00095485"/>
    <w:rsid w:val="00095AF6"/>
    <w:rsid w:val="0009603B"/>
    <w:rsid w:val="000963EA"/>
    <w:rsid w:val="00097BCC"/>
    <w:rsid w:val="000A04FF"/>
    <w:rsid w:val="000A0634"/>
    <w:rsid w:val="000A07EF"/>
    <w:rsid w:val="000A0B84"/>
    <w:rsid w:val="000A0E9D"/>
    <w:rsid w:val="000A10EF"/>
    <w:rsid w:val="000A12A8"/>
    <w:rsid w:val="000A1402"/>
    <w:rsid w:val="000A2754"/>
    <w:rsid w:val="000A2C2D"/>
    <w:rsid w:val="000A431D"/>
    <w:rsid w:val="000A44F5"/>
    <w:rsid w:val="000A4946"/>
    <w:rsid w:val="000A4A84"/>
    <w:rsid w:val="000A4BA3"/>
    <w:rsid w:val="000A5853"/>
    <w:rsid w:val="000A5B4D"/>
    <w:rsid w:val="000A5B6F"/>
    <w:rsid w:val="000A60A5"/>
    <w:rsid w:val="000A627C"/>
    <w:rsid w:val="000A6F8C"/>
    <w:rsid w:val="000A71D5"/>
    <w:rsid w:val="000A71D9"/>
    <w:rsid w:val="000A72DD"/>
    <w:rsid w:val="000A73B8"/>
    <w:rsid w:val="000A7B8E"/>
    <w:rsid w:val="000A7D92"/>
    <w:rsid w:val="000A7E11"/>
    <w:rsid w:val="000B05E4"/>
    <w:rsid w:val="000B2A7B"/>
    <w:rsid w:val="000B2E5D"/>
    <w:rsid w:val="000B2FE1"/>
    <w:rsid w:val="000B312C"/>
    <w:rsid w:val="000B3202"/>
    <w:rsid w:val="000B364E"/>
    <w:rsid w:val="000B3A2F"/>
    <w:rsid w:val="000B4066"/>
    <w:rsid w:val="000B4536"/>
    <w:rsid w:val="000B4E9D"/>
    <w:rsid w:val="000B555A"/>
    <w:rsid w:val="000B5D50"/>
    <w:rsid w:val="000B636E"/>
    <w:rsid w:val="000B673C"/>
    <w:rsid w:val="000B742E"/>
    <w:rsid w:val="000B759A"/>
    <w:rsid w:val="000C0A07"/>
    <w:rsid w:val="000C0C23"/>
    <w:rsid w:val="000C1127"/>
    <w:rsid w:val="000C2CDB"/>
    <w:rsid w:val="000C32A9"/>
    <w:rsid w:val="000C36B7"/>
    <w:rsid w:val="000C3BBA"/>
    <w:rsid w:val="000C4A42"/>
    <w:rsid w:val="000C6467"/>
    <w:rsid w:val="000C6827"/>
    <w:rsid w:val="000C6B70"/>
    <w:rsid w:val="000C6CF3"/>
    <w:rsid w:val="000C6F74"/>
    <w:rsid w:val="000C700B"/>
    <w:rsid w:val="000C7B3A"/>
    <w:rsid w:val="000D0648"/>
    <w:rsid w:val="000D08AE"/>
    <w:rsid w:val="000D15B4"/>
    <w:rsid w:val="000D1844"/>
    <w:rsid w:val="000D2ADB"/>
    <w:rsid w:val="000D328A"/>
    <w:rsid w:val="000D340E"/>
    <w:rsid w:val="000D4A79"/>
    <w:rsid w:val="000D64F3"/>
    <w:rsid w:val="000D6C31"/>
    <w:rsid w:val="000D7E57"/>
    <w:rsid w:val="000E1CDA"/>
    <w:rsid w:val="000E2706"/>
    <w:rsid w:val="000E2AE0"/>
    <w:rsid w:val="000E52C9"/>
    <w:rsid w:val="000E5581"/>
    <w:rsid w:val="000E5D2A"/>
    <w:rsid w:val="000E65A1"/>
    <w:rsid w:val="000E6FC6"/>
    <w:rsid w:val="000E7582"/>
    <w:rsid w:val="000E772A"/>
    <w:rsid w:val="000E7ED8"/>
    <w:rsid w:val="000F0080"/>
    <w:rsid w:val="000F01D6"/>
    <w:rsid w:val="000F042C"/>
    <w:rsid w:val="000F0445"/>
    <w:rsid w:val="000F076D"/>
    <w:rsid w:val="000F0B68"/>
    <w:rsid w:val="000F0D8B"/>
    <w:rsid w:val="000F0FE8"/>
    <w:rsid w:val="000F1443"/>
    <w:rsid w:val="000F1B4B"/>
    <w:rsid w:val="000F21F1"/>
    <w:rsid w:val="000F2414"/>
    <w:rsid w:val="000F293D"/>
    <w:rsid w:val="000F3D49"/>
    <w:rsid w:val="000F50DB"/>
    <w:rsid w:val="000F614E"/>
    <w:rsid w:val="000F6288"/>
    <w:rsid w:val="000F68F8"/>
    <w:rsid w:val="000F6CF2"/>
    <w:rsid w:val="000F73E0"/>
    <w:rsid w:val="000F7C88"/>
    <w:rsid w:val="00100121"/>
    <w:rsid w:val="001002A6"/>
    <w:rsid w:val="0010063E"/>
    <w:rsid w:val="00100B20"/>
    <w:rsid w:val="00101CF0"/>
    <w:rsid w:val="0010200C"/>
    <w:rsid w:val="0010277B"/>
    <w:rsid w:val="00103095"/>
    <w:rsid w:val="00103530"/>
    <w:rsid w:val="00104816"/>
    <w:rsid w:val="00104A7B"/>
    <w:rsid w:val="00104D16"/>
    <w:rsid w:val="00105112"/>
    <w:rsid w:val="001052F9"/>
    <w:rsid w:val="001064F9"/>
    <w:rsid w:val="00106756"/>
    <w:rsid w:val="001068EE"/>
    <w:rsid w:val="00106974"/>
    <w:rsid w:val="00107AA3"/>
    <w:rsid w:val="00107B9A"/>
    <w:rsid w:val="00111208"/>
    <w:rsid w:val="00111A02"/>
    <w:rsid w:val="00111BDB"/>
    <w:rsid w:val="001124D7"/>
    <w:rsid w:val="00112CA5"/>
    <w:rsid w:val="00113241"/>
    <w:rsid w:val="001142B7"/>
    <w:rsid w:val="00115159"/>
    <w:rsid w:val="001158E7"/>
    <w:rsid w:val="0011596B"/>
    <w:rsid w:val="001160ED"/>
    <w:rsid w:val="0011717D"/>
    <w:rsid w:val="0011730C"/>
    <w:rsid w:val="00117D5E"/>
    <w:rsid w:val="00120346"/>
    <w:rsid w:val="00121F86"/>
    <w:rsid w:val="0012345C"/>
    <w:rsid w:val="001234FF"/>
    <w:rsid w:val="001238C4"/>
    <w:rsid w:val="0012563E"/>
    <w:rsid w:val="00125645"/>
    <w:rsid w:val="0012587C"/>
    <w:rsid w:val="00125A9D"/>
    <w:rsid w:val="001261E3"/>
    <w:rsid w:val="00126D22"/>
    <w:rsid w:val="00126DF3"/>
    <w:rsid w:val="00127033"/>
    <w:rsid w:val="00127251"/>
    <w:rsid w:val="001278B7"/>
    <w:rsid w:val="00127E11"/>
    <w:rsid w:val="00130191"/>
    <w:rsid w:val="00130C15"/>
    <w:rsid w:val="00130FBD"/>
    <w:rsid w:val="0013138B"/>
    <w:rsid w:val="001315C2"/>
    <w:rsid w:val="0013173C"/>
    <w:rsid w:val="001317FE"/>
    <w:rsid w:val="00132229"/>
    <w:rsid w:val="00132E5F"/>
    <w:rsid w:val="001334E0"/>
    <w:rsid w:val="0013397F"/>
    <w:rsid w:val="00133996"/>
    <w:rsid w:val="00133D77"/>
    <w:rsid w:val="001343F7"/>
    <w:rsid w:val="00134AA6"/>
    <w:rsid w:val="0013543C"/>
    <w:rsid w:val="001354BA"/>
    <w:rsid w:val="00135899"/>
    <w:rsid w:val="0013624A"/>
    <w:rsid w:val="00136719"/>
    <w:rsid w:val="0013686F"/>
    <w:rsid w:val="00137190"/>
    <w:rsid w:val="0013780D"/>
    <w:rsid w:val="00137A86"/>
    <w:rsid w:val="0014055A"/>
    <w:rsid w:val="0014070E"/>
    <w:rsid w:val="00141E14"/>
    <w:rsid w:val="00141FC8"/>
    <w:rsid w:val="0014222F"/>
    <w:rsid w:val="0014260C"/>
    <w:rsid w:val="00142B7E"/>
    <w:rsid w:val="00143B4E"/>
    <w:rsid w:val="00143FB9"/>
    <w:rsid w:val="00144008"/>
    <w:rsid w:val="001447F0"/>
    <w:rsid w:val="00145440"/>
    <w:rsid w:val="00146228"/>
    <w:rsid w:val="00146FE1"/>
    <w:rsid w:val="0014701B"/>
    <w:rsid w:val="0014750C"/>
    <w:rsid w:val="00147C3A"/>
    <w:rsid w:val="0015086F"/>
    <w:rsid w:val="00151B14"/>
    <w:rsid w:val="00151B89"/>
    <w:rsid w:val="00151CF2"/>
    <w:rsid w:val="001521FE"/>
    <w:rsid w:val="0015242B"/>
    <w:rsid w:val="001526FF"/>
    <w:rsid w:val="001542A7"/>
    <w:rsid w:val="00154B95"/>
    <w:rsid w:val="00155A50"/>
    <w:rsid w:val="00156CDF"/>
    <w:rsid w:val="00156EFF"/>
    <w:rsid w:val="001601EE"/>
    <w:rsid w:val="00161094"/>
    <w:rsid w:val="0016231C"/>
    <w:rsid w:val="001627A3"/>
    <w:rsid w:val="00163A78"/>
    <w:rsid w:val="001645E8"/>
    <w:rsid w:val="001647E7"/>
    <w:rsid w:val="00164A15"/>
    <w:rsid w:val="00165469"/>
    <w:rsid w:val="00165660"/>
    <w:rsid w:val="00165CFB"/>
    <w:rsid w:val="00165DF6"/>
    <w:rsid w:val="001702A3"/>
    <w:rsid w:val="00170726"/>
    <w:rsid w:val="00170D60"/>
    <w:rsid w:val="00172401"/>
    <w:rsid w:val="00172646"/>
    <w:rsid w:val="00172B16"/>
    <w:rsid w:val="00172F28"/>
    <w:rsid w:val="00173675"/>
    <w:rsid w:val="00173769"/>
    <w:rsid w:val="00174609"/>
    <w:rsid w:val="00174FC2"/>
    <w:rsid w:val="00175BB4"/>
    <w:rsid w:val="00176248"/>
    <w:rsid w:val="00176CAA"/>
    <w:rsid w:val="00176CD2"/>
    <w:rsid w:val="00176FD2"/>
    <w:rsid w:val="001774E7"/>
    <w:rsid w:val="001774F6"/>
    <w:rsid w:val="001802B8"/>
    <w:rsid w:val="001808CE"/>
    <w:rsid w:val="001812C8"/>
    <w:rsid w:val="001814D6"/>
    <w:rsid w:val="00181D50"/>
    <w:rsid w:val="0018219D"/>
    <w:rsid w:val="00184B40"/>
    <w:rsid w:val="0018500A"/>
    <w:rsid w:val="001872C7"/>
    <w:rsid w:val="001872EF"/>
    <w:rsid w:val="00187451"/>
    <w:rsid w:val="00190DC3"/>
    <w:rsid w:val="00192FED"/>
    <w:rsid w:val="0019305F"/>
    <w:rsid w:val="001930C9"/>
    <w:rsid w:val="0019333D"/>
    <w:rsid w:val="001933C8"/>
    <w:rsid w:val="00193A98"/>
    <w:rsid w:val="00193B34"/>
    <w:rsid w:val="00194A83"/>
    <w:rsid w:val="00194AD2"/>
    <w:rsid w:val="001970F6"/>
    <w:rsid w:val="00197582"/>
    <w:rsid w:val="001978F3"/>
    <w:rsid w:val="001A0162"/>
    <w:rsid w:val="001A0555"/>
    <w:rsid w:val="001A11B8"/>
    <w:rsid w:val="001A15D0"/>
    <w:rsid w:val="001A1844"/>
    <w:rsid w:val="001A2DD7"/>
    <w:rsid w:val="001A35C6"/>
    <w:rsid w:val="001A38C2"/>
    <w:rsid w:val="001A3A41"/>
    <w:rsid w:val="001A3DA7"/>
    <w:rsid w:val="001A48D5"/>
    <w:rsid w:val="001A53B7"/>
    <w:rsid w:val="001A622A"/>
    <w:rsid w:val="001A67D9"/>
    <w:rsid w:val="001A6893"/>
    <w:rsid w:val="001A6AF8"/>
    <w:rsid w:val="001A7557"/>
    <w:rsid w:val="001A78BB"/>
    <w:rsid w:val="001A7FC9"/>
    <w:rsid w:val="001B02D2"/>
    <w:rsid w:val="001B06A9"/>
    <w:rsid w:val="001B08EF"/>
    <w:rsid w:val="001B0920"/>
    <w:rsid w:val="001B0B25"/>
    <w:rsid w:val="001B0DC2"/>
    <w:rsid w:val="001B1737"/>
    <w:rsid w:val="001B1DED"/>
    <w:rsid w:val="001B22F8"/>
    <w:rsid w:val="001B3124"/>
    <w:rsid w:val="001B3877"/>
    <w:rsid w:val="001B3A0B"/>
    <w:rsid w:val="001B3FE6"/>
    <w:rsid w:val="001B43FC"/>
    <w:rsid w:val="001B4D83"/>
    <w:rsid w:val="001B5A45"/>
    <w:rsid w:val="001B60C0"/>
    <w:rsid w:val="001B669A"/>
    <w:rsid w:val="001B6AB5"/>
    <w:rsid w:val="001B7050"/>
    <w:rsid w:val="001B74F3"/>
    <w:rsid w:val="001C01A8"/>
    <w:rsid w:val="001C2181"/>
    <w:rsid w:val="001C243E"/>
    <w:rsid w:val="001C282F"/>
    <w:rsid w:val="001C29CB"/>
    <w:rsid w:val="001C2ED1"/>
    <w:rsid w:val="001C3CD5"/>
    <w:rsid w:val="001C47BC"/>
    <w:rsid w:val="001C5252"/>
    <w:rsid w:val="001C562F"/>
    <w:rsid w:val="001C60C9"/>
    <w:rsid w:val="001C6199"/>
    <w:rsid w:val="001C61C3"/>
    <w:rsid w:val="001C65A4"/>
    <w:rsid w:val="001C67B6"/>
    <w:rsid w:val="001C6C7D"/>
    <w:rsid w:val="001D05EA"/>
    <w:rsid w:val="001D192B"/>
    <w:rsid w:val="001D1CB6"/>
    <w:rsid w:val="001D200B"/>
    <w:rsid w:val="001D217F"/>
    <w:rsid w:val="001D2269"/>
    <w:rsid w:val="001D2A5D"/>
    <w:rsid w:val="001D3752"/>
    <w:rsid w:val="001D47EA"/>
    <w:rsid w:val="001D4930"/>
    <w:rsid w:val="001D5170"/>
    <w:rsid w:val="001D51AF"/>
    <w:rsid w:val="001D622E"/>
    <w:rsid w:val="001D65E3"/>
    <w:rsid w:val="001D6FA2"/>
    <w:rsid w:val="001E05F0"/>
    <w:rsid w:val="001E142E"/>
    <w:rsid w:val="001E1BDE"/>
    <w:rsid w:val="001E296E"/>
    <w:rsid w:val="001E3D00"/>
    <w:rsid w:val="001E4183"/>
    <w:rsid w:val="001E4452"/>
    <w:rsid w:val="001E46AB"/>
    <w:rsid w:val="001E4982"/>
    <w:rsid w:val="001E5D2A"/>
    <w:rsid w:val="001E63B0"/>
    <w:rsid w:val="001F07B3"/>
    <w:rsid w:val="001F0913"/>
    <w:rsid w:val="001F0CEB"/>
    <w:rsid w:val="001F1465"/>
    <w:rsid w:val="001F1651"/>
    <w:rsid w:val="001F171A"/>
    <w:rsid w:val="001F18BF"/>
    <w:rsid w:val="001F1AA7"/>
    <w:rsid w:val="001F1B33"/>
    <w:rsid w:val="001F2060"/>
    <w:rsid w:val="001F2FEB"/>
    <w:rsid w:val="001F38E9"/>
    <w:rsid w:val="001F3BA6"/>
    <w:rsid w:val="001F4298"/>
    <w:rsid w:val="001F496B"/>
    <w:rsid w:val="001F58E3"/>
    <w:rsid w:val="001F596F"/>
    <w:rsid w:val="001F5A0C"/>
    <w:rsid w:val="001F619A"/>
    <w:rsid w:val="001F68FB"/>
    <w:rsid w:val="001F70A8"/>
    <w:rsid w:val="001F779E"/>
    <w:rsid w:val="001F784A"/>
    <w:rsid w:val="001F7B4C"/>
    <w:rsid w:val="001F7ECA"/>
    <w:rsid w:val="002006C9"/>
    <w:rsid w:val="002008B6"/>
    <w:rsid w:val="00201951"/>
    <w:rsid w:val="00201B02"/>
    <w:rsid w:val="002049C0"/>
    <w:rsid w:val="00205096"/>
    <w:rsid w:val="00205141"/>
    <w:rsid w:val="002056A7"/>
    <w:rsid w:val="00205947"/>
    <w:rsid w:val="00210AFC"/>
    <w:rsid w:val="00210E18"/>
    <w:rsid w:val="00211B33"/>
    <w:rsid w:val="00211EED"/>
    <w:rsid w:val="002127BA"/>
    <w:rsid w:val="0021361C"/>
    <w:rsid w:val="00213CB1"/>
    <w:rsid w:val="002141B4"/>
    <w:rsid w:val="002142DA"/>
    <w:rsid w:val="00214CDE"/>
    <w:rsid w:val="0021506F"/>
    <w:rsid w:val="0021533F"/>
    <w:rsid w:val="002156BD"/>
    <w:rsid w:val="00215E80"/>
    <w:rsid w:val="00216E61"/>
    <w:rsid w:val="00217528"/>
    <w:rsid w:val="00217A6D"/>
    <w:rsid w:val="00217D0D"/>
    <w:rsid w:val="00217FE4"/>
    <w:rsid w:val="0022064F"/>
    <w:rsid w:val="002226E4"/>
    <w:rsid w:val="00223013"/>
    <w:rsid w:val="002235BA"/>
    <w:rsid w:val="00224D36"/>
    <w:rsid w:val="00225C29"/>
    <w:rsid w:val="00225C8B"/>
    <w:rsid w:val="00225E17"/>
    <w:rsid w:val="00226383"/>
    <w:rsid w:val="002314C7"/>
    <w:rsid w:val="00232379"/>
    <w:rsid w:val="0023257D"/>
    <w:rsid w:val="00232C60"/>
    <w:rsid w:val="00232D6C"/>
    <w:rsid w:val="0023382B"/>
    <w:rsid w:val="0023432D"/>
    <w:rsid w:val="002348C9"/>
    <w:rsid w:val="00234BDB"/>
    <w:rsid w:val="002355A3"/>
    <w:rsid w:val="00235A6A"/>
    <w:rsid w:val="00236082"/>
    <w:rsid w:val="00236442"/>
    <w:rsid w:val="00237B5E"/>
    <w:rsid w:val="00240330"/>
    <w:rsid w:val="00241522"/>
    <w:rsid w:val="00242690"/>
    <w:rsid w:val="00243D1B"/>
    <w:rsid w:val="00244957"/>
    <w:rsid w:val="00245726"/>
    <w:rsid w:val="002458F9"/>
    <w:rsid w:val="00245B68"/>
    <w:rsid w:val="00245CFE"/>
    <w:rsid w:val="002460A3"/>
    <w:rsid w:val="00247812"/>
    <w:rsid w:val="00247C16"/>
    <w:rsid w:val="002503A8"/>
    <w:rsid w:val="00250B8B"/>
    <w:rsid w:val="00250DDC"/>
    <w:rsid w:val="00250E9E"/>
    <w:rsid w:val="002510A9"/>
    <w:rsid w:val="00252716"/>
    <w:rsid w:val="00252CA6"/>
    <w:rsid w:val="0025324C"/>
    <w:rsid w:val="0025358A"/>
    <w:rsid w:val="00254A10"/>
    <w:rsid w:val="00254E2C"/>
    <w:rsid w:val="00254F34"/>
    <w:rsid w:val="00255E6A"/>
    <w:rsid w:val="00260058"/>
    <w:rsid w:val="00260414"/>
    <w:rsid w:val="00260EDC"/>
    <w:rsid w:val="00261DA6"/>
    <w:rsid w:val="00262395"/>
    <w:rsid w:val="002626DC"/>
    <w:rsid w:val="00262E68"/>
    <w:rsid w:val="00263C8B"/>
    <w:rsid w:val="002646F5"/>
    <w:rsid w:val="00264DE3"/>
    <w:rsid w:val="00264E92"/>
    <w:rsid w:val="002651A9"/>
    <w:rsid w:val="00265AAA"/>
    <w:rsid w:val="00265B1C"/>
    <w:rsid w:val="00266C83"/>
    <w:rsid w:val="00267571"/>
    <w:rsid w:val="00267CF3"/>
    <w:rsid w:val="00267DC2"/>
    <w:rsid w:val="002700FD"/>
    <w:rsid w:val="00270468"/>
    <w:rsid w:val="00270585"/>
    <w:rsid w:val="002713AB"/>
    <w:rsid w:val="00271964"/>
    <w:rsid w:val="00271B83"/>
    <w:rsid w:val="00272020"/>
    <w:rsid w:val="002720F9"/>
    <w:rsid w:val="0027357E"/>
    <w:rsid w:val="00273C84"/>
    <w:rsid w:val="00274049"/>
    <w:rsid w:val="00274B61"/>
    <w:rsid w:val="00274D91"/>
    <w:rsid w:val="00277395"/>
    <w:rsid w:val="002775C8"/>
    <w:rsid w:val="002776EC"/>
    <w:rsid w:val="00277782"/>
    <w:rsid w:val="00277B3C"/>
    <w:rsid w:val="0028159C"/>
    <w:rsid w:val="0028270A"/>
    <w:rsid w:val="00282829"/>
    <w:rsid w:val="002831BC"/>
    <w:rsid w:val="00283F10"/>
    <w:rsid w:val="0028423C"/>
    <w:rsid w:val="00284509"/>
    <w:rsid w:val="00284CC7"/>
    <w:rsid w:val="002864C0"/>
    <w:rsid w:val="00286A2E"/>
    <w:rsid w:val="00286F0C"/>
    <w:rsid w:val="002874F3"/>
    <w:rsid w:val="0028793B"/>
    <w:rsid w:val="00290104"/>
    <w:rsid w:val="00290B47"/>
    <w:rsid w:val="00291EBA"/>
    <w:rsid w:val="002925C3"/>
    <w:rsid w:val="002927A7"/>
    <w:rsid w:val="0029342F"/>
    <w:rsid w:val="0029419A"/>
    <w:rsid w:val="0029464F"/>
    <w:rsid w:val="00294754"/>
    <w:rsid w:val="002947EA"/>
    <w:rsid w:val="0029596B"/>
    <w:rsid w:val="00295A16"/>
    <w:rsid w:val="002972BE"/>
    <w:rsid w:val="00297ABA"/>
    <w:rsid w:val="00297FCE"/>
    <w:rsid w:val="002A04C6"/>
    <w:rsid w:val="002A05B2"/>
    <w:rsid w:val="002A0C45"/>
    <w:rsid w:val="002A2991"/>
    <w:rsid w:val="002A306A"/>
    <w:rsid w:val="002A3D5F"/>
    <w:rsid w:val="002A4AD5"/>
    <w:rsid w:val="002A4BAA"/>
    <w:rsid w:val="002A4C68"/>
    <w:rsid w:val="002A598E"/>
    <w:rsid w:val="002A65D4"/>
    <w:rsid w:val="002A69E2"/>
    <w:rsid w:val="002A7039"/>
    <w:rsid w:val="002A75F4"/>
    <w:rsid w:val="002B0001"/>
    <w:rsid w:val="002B0E3A"/>
    <w:rsid w:val="002B116D"/>
    <w:rsid w:val="002B15BF"/>
    <w:rsid w:val="002B16FB"/>
    <w:rsid w:val="002B1775"/>
    <w:rsid w:val="002B2534"/>
    <w:rsid w:val="002B2D2A"/>
    <w:rsid w:val="002B2E29"/>
    <w:rsid w:val="002B3381"/>
    <w:rsid w:val="002B3BBF"/>
    <w:rsid w:val="002B3D16"/>
    <w:rsid w:val="002B3F38"/>
    <w:rsid w:val="002B45FC"/>
    <w:rsid w:val="002B5A28"/>
    <w:rsid w:val="002B6676"/>
    <w:rsid w:val="002C1BAD"/>
    <w:rsid w:val="002C2F83"/>
    <w:rsid w:val="002C3BFC"/>
    <w:rsid w:val="002C3E45"/>
    <w:rsid w:val="002C4866"/>
    <w:rsid w:val="002C51CC"/>
    <w:rsid w:val="002C5266"/>
    <w:rsid w:val="002C56D0"/>
    <w:rsid w:val="002C58F4"/>
    <w:rsid w:val="002C6294"/>
    <w:rsid w:val="002C6523"/>
    <w:rsid w:val="002C7325"/>
    <w:rsid w:val="002C7EFD"/>
    <w:rsid w:val="002D0150"/>
    <w:rsid w:val="002D036D"/>
    <w:rsid w:val="002D0493"/>
    <w:rsid w:val="002D0A16"/>
    <w:rsid w:val="002D0BD3"/>
    <w:rsid w:val="002D12AD"/>
    <w:rsid w:val="002D2D3E"/>
    <w:rsid w:val="002D2ED3"/>
    <w:rsid w:val="002D3D87"/>
    <w:rsid w:val="002D3E28"/>
    <w:rsid w:val="002D4FDC"/>
    <w:rsid w:val="002D65D9"/>
    <w:rsid w:val="002D676B"/>
    <w:rsid w:val="002E0D1D"/>
    <w:rsid w:val="002E0D94"/>
    <w:rsid w:val="002E2517"/>
    <w:rsid w:val="002E28EB"/>
    <w:rsid w:val="002E2DFC"/>
    <w:rsid w:val="002E308D"/>
    <w:rsid w:val="002E32EC"/>
    <w:rsid w:val="002E34B7"/>
    <w:rsid w:val="002E3BAB"/>
    <w:rsid w:val="002E47EA"/>
    <w:rsid w:val="002E4EFE"/>
    <w:rsid w:val="002E524C"/>
    <w:rsid w:val="002E618E"/>
    <w:rsid w:val="002E6255"/>
    <w:rsid w:val="002E6EF9"/>
    <w:rsid w:val="002E72E1"/>
    <w:rsid w:val="002E7716"/>
    <w:rsid w:val="002E7F4B"/>
    <w:rsid w:val="002F05CE"/>
    <w:rsid w:val="002F1EBE"/>
    <w:rsid w:val="002F388A"/>
    <w:rsid w:val="002F3EFB"/>
    <w:rsid w:val="002F556B"/>
    <w:rsid w:val="002F5B13"/>
    <w:rsid w:val="002F5DD4"/>
    <w:rsid w:val="002F6CE9"/>
    <w:rsid w:val="002F75C6"/>
    <w:rsid w:val="002F7D18"/>
    <w:rsid w:val="00300057"/>
    <w:rsid w:val="003008AA"/>
    <w:rsid w:val="003009D9"/>
    <w:rsid w:val="003018A3"/>
    <w:rsid w:val="00301E3F"/>
    <w:rsid w:val="00302074"/>
    <w:rsid w:val="003027E8"/>
    <w:rsid w:val="0030343D"/>
    <w:rsid w:val="00303604"/>
    <w:rsid w:val="00303AC1"/>
    <w:rsid w:val="00304257"/>
    <w:rsid w:val="00304EB8"/>
    <w:rsid w:val="00305475"/>
    <w:rsid w:val="003063FF"/>
    <w:rsid w:val="0030645A"/>
    <w:rsid w:val="003074BE"/>
    <w:rsid w:val="00307AAE"/>
    <w:rsid w:val="00307E35"/>
    <w:rsid w:val="00307EF5"/>
    <w:rsid w:val="00310781"/>
    <w:rsid w:val="00310E4A"/>
    <w:rsid w:val="0031166A"/>
    <w:rsid w:val="00311780"/>
    <w:rsid w:val="0031235E"/>
    <w:rsid w:val="003140A9"/>
    <w:rsid w:val="0031489E"/>
    <w:rsid w:val="00316103"/>
    <w:rsid w:val="003162AE"/>
    <w:rsid w:val="00316455"/>
    <w:rsid w:val="00316561"/>
    <w:rsid w:val="00316D76"/>
    <w:rsid w:val="00317145"/>
    <w:rsid w:val="00317E8A"/>
    <w:rsid w:val="00317ECB"/>
    <w:rsid w:val="003204B3"/>
    <w:rsid w:val="00320919"/>
    <w:rsid w:val="00320A80"/>
    <w:rsid w:val="0032148C"/>
    <w:rsid w:val="0032193C"/>
    <w:rsid w:val="0032245C"/>
    <w:rsid w:val="003232D5"/>
    <w:rsid w:val="00323792"/>
    <w:rsid w:val="00323CD7"/>
    <w:rsid w:val="00324297"/>
    <w:rsid w:val="00325599"/>
    <w:rsid w:val="00325BF5"/>
    <w:rsid w:val="00325E49"/>
    <w:rsid w:val="0032608D"/>
    <w:rsid w:val="003274E2"/>
    <w:rsid w:val="00330431"/>
    <w:rsid w:val="00330B93"/>
    <w:rsid w:val="0033271B"/>
    <w:rsid w:val="00332E01"/>
    <w:rsid w:val="00333D64"/>
    <w:rsid w:val="00334D35"/>
    <w:rsid w:val="00335BCF"/>
    <w:rsid w:val="003369B3"/>
    <w:rsid w:val="00336FB6"/>
    <w:rsid w:val="00337D0B"/>
    <w:rsid w:val="00337F37"/>
    <w:rsid w:val="00340B69"/>
    <w:rsid w:val="00341BD8"/>
    <w:rsid w:val="00341C6B"/>
    <w:rsid w:val="00342304"/>
    <w:rsid w:val="003423DF"/>
    <w:rsid w:val="00343225"/>
    <w:rsid w:val="003432DE"/>
    <w:rsid w:val="003440C5"/>
    <w:rsid w:val="00344B7A"/>
    <w:rsid w:val="003452FB"/>
    <w:rsid w:val="003462DC"/>
    <w:rsid w:val="003473C3"/>
    <w:rsid w:val="00347486"/>
    <w:rsid w:val="00347A62"/>
    <w:rsid w:val="00347D13"/>
    <w:rsid w:val="0035071E"/>
    <w:rsid w:val="00350EB9"/>
    <w:rsid w:val="003514FC"/>
    <w:rsid w:val="003516DE"/>
    <w:rsid w:val="00351A90"/>
    <w:rsid w:val="00352E8F"/>
    <w:rsid w:val="00352F60"/>
    <w:rsid w:val="00353124"/>
    <w:rsid w:val="00353A87"/>
    <w:rsid w:val="00354057"/>
    <w:rsid w:val="00356A01"/>
    <w:rsid w:val="00356F09"/>
    <w:rsid w:val="0036033F"/>
    <w:rsid w:val="00360D40"/>
    <w:rsid w:val="00364A95"/>
    <w:rsid w:val="00364D83"/>
    <w:rsid w:val="003654BE"/>
    <w:rsid w:val="0036564E"/>
    <w:rsid w:val="00365A3F"/>
    <w:rsid w:val="003661BF"/>
    <w:rsid w:val="003671CD"/>
    <w:rsid w:val="00367650"/>
    <w:rsid w:val="0037073D"/>
    <w:rsid w:val="00372706"/>
    <w:rsid w:val="00373FAB"/>
    <w:rsid w:val="003741CA"/>
    <w:rsid w:val="00374C9C"/>
    <w:rsid w:val="00375261"/>
    <w:rsid w:val="003757B2"/>
    <w:rsid w:val="0037634E"/>
    <w:rsid w:val="00377DC6"/>
    <w:rsid w:val="00380D27"/>
    <w:rsid w:val="0038103C"/>
    <w:rsid w:val="00381081"/>
    <w:rsid w:val="00381B30"/>
    <w:rsid w:val="003826F4"/>
    <w:rsid w:val="00382B26"/>
    <w:rsid w:val="00383901"/>
    <w:rsid w:val="00385216"/>
    <w:rsid w:val="00385817"/>
    <w:rsid w:val="00385F29"/>
    <w:rsid w:val="003862F1"/>
    <w:rsid w:val="0038658B"/>
    <w:rsid w:val="00386979"/>
    <w:rsid w:val="00387E9E"/>
    <w:rsid w:val="00390ED5"/>
    <w:rsid w:val="00391323"/>
    <w:rsid w:val="00391BCF"/>
    <w:rsid w:val="00391CA0"/>
    <w:rsid w:val="00392640"/>
    <w:rsid w:val="00392756"/>
    <w:rsid w:val="00392F06"/>
    <w:rsid w:val="00392F66"/>
    <w:rsid w:val="003936CB"/>
    <w:rsid w:val="00394AF0"/>
    <w:rsid w:val="0039599C"/>
    <w:rsid w:val="00395FA1"/>
    <w:rsid w:val="00396AC4"/>
    <w:rsid w:val="00397EC1"/>
    <w:rsid w:val="003A0146"/>
    <w:rsid w:val="003A0F0F"/>
    <w:rsid w:val="003A1A4F"/>
    <w:rsid w:val="003A25C8"/>
    <w:rsid w:val="003A38D1"/>
    <w:rsid w:val="003A39E5"/>
    <w:rsid w:val="003A3C5B"/>
    <w:rsid w:val="003A41D5"/>
    <w:rsid w:val="003A4D80"/>
    <w:rsid w:val="003A506C"/>
    <w:rsid w:val="003A52B6"/>
    <w:rsid w:val="003A559A"/>
    <w:rsid w:val="003A574A"/>
    <w:rsid w:val="003A6327"/>
    <w:rsid w:val="003A6413"/>
    <w:rsid w:val="003A73B3"/>
    <w:rsid w:val="003B025C"/>
    <w:rsid w:val="003B1448"/>
    <w:rsid w:val="003B160E"/>
    <w:rsid w:val="003B1AC5"/>
    <w:rsid w:val="003B1B42"/>
    <w:rsid w:val="003B1C06"/>
    <w:rsid w:val="003B228F"/>
    <w:rsid w:val="003B2902"/>
    <w:rsid w:val="003B2D38"/>
    <w:rsid w:val="003B2FA3"/>
    <w:rsid w:val="003B306B"/>
    <w:rsid w:val="003B3CC7"/>
    <w:rsid w:val="003B42DB"/>
    <w:rsid w:val="003B6133"/>
    <w:rsid w:val="003B6777"/>
    <w:rsid w:val="003B6A59"/>
    <w:rsid w:val="003C06CE"/>
    <w:rsid w:val="003C159E"/>
    <w:rsid w:val="003C180E"/>
    <w:rsid w:val="003C26DB"/>
    <w:rsid w:val="003C28AD"/>
    <w:rsid w:val="003C2EAA"/>
    <w:rsid w:val="003C35FE"/>
    <w:rsid w:val="003C3A67"/>
    <w:rsid w:val="003C3D23"/>
    <w:rsid w:val="003C3DD9"/>
    <w:rsid w:val="003C4263"/>
    <w:rsid w:val="003C5C4F"/>
    <w:rsid w:val="003C5FDD"/>
    <w:rsid w:val="003C60C7"/>
    <w:rsid w:val="003C6F3C"/>
    <w:rsid w:val="003C787C"/>
    <w:rsid w:val="003D00DE"/>
    <w:rsid w:val="003D06B1"/>
    <w:rsid w:val="003D075C"/>
    <w:rsid w:val="003D0BB5"/>
    <w:rsid w:val="003D0F6F"/>
    <w:rsid w:val="003D1D9E"/>
    <w:rsid w:val="003D230F"/>
    <w:rsid w:val="003D4264"/>
    <w:rsid w:val="003D4FB1"/>
    <w:rsid w:val="003D5840"/>
    <w:rsid w:val="003D6EA6"/>
    <w:rsid w:val="003D781D"/>
    <w:rsid w:val="003E03C8"/>
    <w:rsid w:val="003E0837"/>
    <w:rsid w:val="003E1620"/>
    <w:rsid w:val="003E35A5"/>
    <w:rsid w:val="003E3766"/>
    <w:rsid w:val="003E3FB9"/>
    <w:rsid w:val="003E430B"/>
    <w:rsid w:val="003E4DA5"/>
    <w:rsid w:val="003E4E05"/>
    <w:rsid w:val="003E5895"/>
    <w:rsid w:val="003E5BC8"/>
    <w:rsid w:val="003E5F4A"/>
    <w:rsid w:val="003E63BC"/>
    <w:rsid w:val="003E696E"/>
    <w:rsid w:val="003F03CD"/>
    <w:rsid w:val="003F09CE"/>
    <w:rsid w:val="003F49BB"/>
    <w:rsid w:val="003F5004"/>
    <w:rsid w:val="003F5288"/>
    <w:rsid w:val="003F5D1A"/>
    <w:rsid w:val="003F68D1"/>
    <w:rsid w:val="003F7C51"/>
    <w:rsid w:val="003F7C8E"/>
    <w:rsid w:val="00400230"/>
    <w:rsid w:val="004002E5"/>
    <w:rsid w:val="004008F5"/>
    <w:rsid w:val="00400D09"/>
    <w:rsid w:val="00401878"/>
    <w:rsid w:val="00401ED5"/>
    <w:rsid w:val="00404D63"/>
    <w:rsid w:val="00404F79"/>
    <w:rsid w:val="0040530D"/>
    <w:rsid w:val="0040580F"/>
    <w:rsid w:val="0040601B"/>
    <w:rsid w:val="00406EDD"/>
    <w:rsid w:val="0040719D"/>
    <w:rsid w:val="00407391"/>
    <w:rsid w:val="00411A8C"/>
    <w:rsid w:val="004128E7"/>
    <w:rsid w:val="00413C27"/>
    <w:rsid w:val="004140CB"/>
    <w:rsid w:val="00415E88"/>
    <w:rsid w:val="004162E9"/>
    <w:rsid w:val="00416B3F"/>
    <w:rsid w:val="00421088"/>
    <w:rsid w:val="004210A4"/>
    <w:rsid w:val="0042110B"/>
    <w:rsid w:val="004217F6"/>
    <w:rsid w:val="00421B6B"/>
    <w:rsid w:val="004221CF"/>
    <w:rsid w:val="00422414"/>
    <w:rsid w:val="0042260F"/>
    <w:rsid w:val="00423258"/>
    <w:rsid w:val="00424F70"/>
    <w:rsid w:val="004250BF"/>
    <w:rsid w:val="004253CD"/>
    <w:rsid w:val="0042698C"/>
    <w:rsid w:val="00427F98"/>
    <w:rsid w:val="004307F5"/>
    <w:rsid w:val="00430D3E"/>
    <w:rsid w:val="00431090"/>
    <w:rsid w:val="00431110"/>
    <w:rsid w:val="00431AD7"/>
    <w:rsid w:val="0043227B"/>
    <w:rsid w:val="00432537"/>
    <w:rsid w:val="00432CB8"/>
    <w:rsid w:val="004333F0"/>
    <w:rsid w:val="00433BF2"/>
    <w:rsid w:val="00433D7B"/>
    <w:rsid w:val="00433F26"/>
    <w:rsid w:val="00434228"/>
    <w:rsid w:val="00434B5F"/>
    <w:rsid w:val="00435CE4"/>
    <w:rsid w:val="00435D9B"/>
    <w:rsid w:val="00435F04"/>
    <w:rsid w:val="00436E69"/>
    <w:rsid w:val="00437595"/>
    <w:rsid w:val="00437CCF"/>
    <w:rsid w:val="004408AD"/>
    <w:rsid w:val="00441B36"/>
    <w:rsid w:val="00441D88"/>
    <w:rsid w:val="004423AC"/>
    <w:rsid w:val="004426AB"/>
    <w:rsid w:val="00442A84"/>
    <w:rsid w:val="00442B0F"/>
    <w:rsid w:val="00442FA8"/>
    <w:rsid w:val="00443493"/>
    <w:rsid w:val="004434D4"/>
    <w:rsid w:val="00443A4D"/>
    <w:rsid w:val="004443C3"/>
    <w:rsid w:val="0044453D"/>
    <w:rsid w:val="00445197"/>
    <w:rsid w:val="00446247"/>
    <w:rsid w:val="00446C11"/>
    <w:rsid w:val="00447062"/>
    <w:rsid w:val="0044720A"/>
    <w:rsid w:val="004472C9"/>
    <w:rsid w:val="00447A2E"/>
    <w:rsid w:val="0045103B"/>
    <w:rsid w:val="0045215A"/>
    <w:rsid w:val="004523CD"/>
    <w:rsid w:val="00452A2C"/>
    <w:rsid w:val="00452DFA"/>
    <w:rsid w:val="004542AA"/>
    <w:rsid w:val="004548A5"/>
    <w:rsid w:val="00454F6B"/>
    <w:rsid w:val="004550F2"/>
    <w:rsid w:val="0045536D"/>
    <w:rsid w:val="00455EB7"/>
    <w:rsid w:val="004562B8"/>
    <w:rsid w:val="00456DAA"/>
    <w:rsid w:val="00457622"/>
    <w:rsid w:val="00457A0E"/>
    <w:rsid w:val="00457DDF"/>
    <w:rsid w:val="004607C2"/>
    <w:rsid w:val="004622B6"/>
    <w:rsid w:val="0046312E"/>
    <w:rsid w:val="00463B3A"/>
    <w:rsid w:val="0046432B"/>
    <w:rsid w:val="00465217"/>
    <w:rsid w:val="00465318"/>
    <w:rsid w:val="00465610"/>
    <w:rsid w:val="004672BF"/>
    <w:rsid w:val="004703BE"/>
    <w:rsid w:val="00470D0C"/>
    <w:rsid w:val="00471D1C"/>
    <w:rsid w:val="004720FD"/>
    <w:rsid w:val="0047319E"/>
    <w:rsid w:val="00473968"/>
    <w:rsid w:val="00473C4B"/>
    <w:rsid w:val="00473E5D"/>
    <w:rsid w:val="004747A7"/>
    <w:rsid w:val="004747FA"/>
    <w:rsid w:val="00474A33"/>
    <w:rsid w:val="00474E7D"/>
    <w:rsid w:val="00474ECB"/>
    <w:rsid w:val="00476172"/>
    <w:rsid w:val="004763CF"/>
    <w:rsid w:val="00476667"/>
    <w:rsid w:val="00476B7D"/>
    <w:rsid w:val="00476D10"/>
    <w:rsid w:val="00476DB1"/>
    <w:rsid w:val="00477364"/>
    <w:rsid w:val="00480A43"/>
    <w:rsid w:val="0048120D"/>
    <w:rsid w:val="00481555"/>
    <w:rsid w:val="0048174B"/>
    <w:rsid w:val="0048176D"/>
    <w:rsid w:val="00481DCD"/>
    <w:rsid w:val="00481F63"/>
    <w:rsid w:val="00481FA0"/>
    <w:rsid w:val="004829ED"/>
    <w:rsid w:val="00482A2A"/>
    <w:rsid w:val="00483D2D"/>
    <w:rsid w:val="00483E44"/>
    <w:rsid w:val="00484DE7"/>
    <w:rsid w:val="0048594C"/>
    <w:rsid w:val="0048625A"/>
    <w:rsid w:val="00486713"/>
    <w:rsid w:val="004870EB"/>
    <w:rsid w:val="00487E81"/>
    <w:rsid w:val="0049056F"/>
    <w:rsid w:val="00490E5A"/>
    <w:rsid w:val="00492A28"/>
    <w:rsid w:val="00492CC8"/>
    <w:rsid w:val="00493AB0"/>
    <w:rsid w:val="00494A46"/>
    <w:rsid w:val="0049527A"/>
    <w:rsid w:val="004963E4"/>
    <w:rsid w:val="0049676D"/>
    <w:rsid w:val="00496AE5"/>
    <w:rsid w:val="00496EE6"/>
    <w:rsid w:val="00497354"/>
    <w:rsid w:val="00497DCD"/>
    <w:rsid w:val="004A0137"/>
    <w:rsid w:val="004A046F"/>
    <w:rsid w:val="004A16F0"/>
    <w:rsid w:val="004A1EE4"/>
    <w:rsid w:val="004A383D"/>
    <w:rsid w:val="004A3A2A"/>
    <w:rsid w:val="004A3A69"/>
    <w:rsid w:val="004A3FF9"/>
    <w:rsid w:val="004A46E5"/>
    <w:rsid w:val="004A5CDE"/>
    <w:rsid w:val="004A61B3"/>
    <w:rsid w:val="004A738A"/>
    <w:rsid w:val="004A73DA"/>
    <w:rsid w:val="004A780B"/>
    <w:rsid w:val="004B027D"/>
    <w:rsid w:val="004B1C8E"/>
    <w:rsid w:val="004B2643"/>
    <w:rsid w:val="004B3254"/>
    <w:rsid w:val="004B34F4"/>
    <w:rsid w:val="004B39CD"/>
    <w:rsid w:val="004B413F"/>
    <w:rsid w:val="004B572C"/>
    <w:rsid w:val="004B5F28"/>
    <w:rsid w:val="004B7378"/>
    <w:rsid w:val="004B73EE"/>
    <w:rsid w:val="004B7962"/>
    <w:rsid w:val="004C05B0"/>
    <w:rsid w:val="004C11AC"/>
    <w:rsid w:val="004C1AA7"/>
    <w:rsid w:val="004C1F2D"/>
    <w:rsid w:val="004C3456"/>
    <w:rsid w:val="004C411D"/>
    <w:rsid w:val="004C4262"/>
    <w:rsid w:val="004C4D8D"/>
    <w:rsid w:val="004C58FF"/>
    <w:rsid w:val="004C6305"/>
    <w:rsid w:val="004C632D"/>
    <w:rsid w:val="004C675E"/>
    <w:rsid w:val="004D0BC0"/>
    <w:rsid w:val="004D0FE3"/>
    <w:rsid w:val="004D1419"/>
    <w:rsid w:val="004D2236"/>
    <w:rsid w:val="004D322B"/>
    <w:rsid w:val="004D68CF"/>
    <w:rsid w:val="004D7983"/>
    <w:rsid w:val="004E0441"/>
    <w:rsid w:val="004E05A9"/>
    <w:rsid w:val="004E05D0"/>
    <w:rsid w:val="004E0C25"/>
    <w:rsid w:val="004E0F25"/>
    <w:rsid w:val="004E0F50"/>
    <w:rsid w:val="004E1096"/>
    <w:rsid w:val="004E1FC6"/>
    <w:rsid w:val="004E2043"/>
    <w:rsid w:val="004E2245"/>
    <w:rsid w:val="004E2AE3"/>
    <w:rsid w:val="004E2DB3"/>
    <w:rsid w:val="004E2E18"/>
    <w:rsid w:val="004E3010"/>
    <w:rsid w:val="004E306C"/>
    <w:rsid w:val="004E569A"/>
    <w:rsid w:val="004E658C"/>
    <w:rsid w:val="004E79CC"/>
    <w:rsid w:val="004E7A29"/>
    <w:rsid w:val="004F09BE"/>
    <w:rsid w:val="004F0B8E"/>
    <w:rsid w:val="004F0BB1"/>
    <w:rsid w:val="004F1520"/>
    <w:rsid w:val="004F186E"/>
    <w:rsid w:val="004F2B23"/>
    <w:rsid w:val="004F2CCB"/>
    <w:rsid w:val="004F2D1E"/>
    <w:rsid w:val="004F38DA"/>
    <w:rsid w:val="004F43EB"/>
    <w:rsid w:val="004F43F5"/>
    <w:rsid w:val="004F4925"/>
    <w:rsid w:val="004F757F"/>
    <w:rsid w:val="004F7C06"/>
    <w:rsid w:val="0050120C"/>
    <w:rsid w:val="00502732"/>
    <w:rsid w:val="005037C7"/>
    <w:rsid w:val="00503BB9"/>
    <w:rsid w:val="00503F48"/>
    <w:rsid w:val="005047C0"/>
    <w:rsid w:val="00504B74"/>
    <w:rsid w:val="005053F2"/>
    <w:rsid w:val="005058E5"/>
    <w:rsid w:val="005071E7"/>
    <w:rsid w:val="00507912"/>
    <w:rsid w:val="005104C0"/>
    <w:rsid w:val="005107ED"/>
    <w:rsid w:val="005113EC"/>
    <w:rsid w:val="00511FCB"/>
    <w:rsid w:val="00512E39"/>
    <w:rsid w:val="00513D49"/>
    <w:rsid w:val="005144EA"/>
    <w:rsid w:val="00514853"/>
    <w:rsid w:val="005148A1"/>
    <w:rsid w:val="00515216"/>
    <w:rsid w:val="00515700"/>
    <w:rsid w:val="00515CA8"/>
    <w:rsid w:val="00516240"/>
    <w:rsid w:val="00516289"/>
    <w:rsid w:val="005164EC"/>
    <w:rsid w:val="0051752F"/>
    <w:rsid w:val="005179AA"/>
    <w:rsid w:val="00517D55"/>
    <w:rsid w:val="00520E6E"/>
    <w:rsid w:val="00521DFF"/>
    <w:rsid w:val="00522DA4"/>
    <w:rsid w:val="0052395B"/>
    <w:rsid w:val="0052408C"/>
    <w:rsid w:val="005248F9"/>
    <w:rsid w:val="00524CF4"/>
    <w:rsid w:val="00525757"/>
    <w:rsid w:val="005259D8"/>
    <w:rsid w:val="00526EEA"/>
    <w:rsid w:val="005276A4"/>
    <w:rsid w:val="00527B7C"/>
    <w:rsid w:val="00530342"/>
    <w:rsid w:val="00530444"/>
    <w:rsid w:val="00530693"/>
    <w:rsid w:val="005307FD"/>
    <w:rsid w:val="0053081A"/>
    <w:rsid w:val="00530839"/>
    <w:rsid w:val="0053083F"/>
    <w:rsid w:val="0053090B"/>
    <w:rsid w:val="00530B87"/>
    <w:rsid w:val="00531385"/>
    <w:rsid w:val="00531CCC"/>
    <w:rsid w:val="005328DA"/>
    <w:rsid w:val="00533151"/>
    <w:rsid w:val="00533E21"/>
    <w:rsid w:val="00534697"/>
    <w:rsid w:val="0053491D"/>
    <w:rsid w:val="00534AA0"/>
    <w:rsid w:val="00534C18"/>
    <w:rsid w:val="00535249"/>
    <w:rsid w:val="0053562E"/>
    <w:rsid w:val="00535705"/>
    <w:rsid w:val="00536BAC"/>
    <w:rsid w:val="00537986"/>
    <w:rsid w:val="00537E67"/>
    <w:rsid w:val="00540219"/>
    <w:rsid w:val="00540A30"/>
    <w:rsid w:val="00540AF2"/>
    <w:rsid w:val="00541986"/>
    <w:rsid w:val="00542025"/>
    <w:rsid w:val="00542583"/>
    <w:rsid w:val="005431DF"/>
    <w:rsid w:val="00543AFA"/>
    <w:rsid w:val="00543C8A"/>
    <w:rsid w:val="00545763"/>
    <w:rsid w:val="00545854"/>
    <w:rsid w:val="0054586A"/>
    <w:rsid w:val="00545CFA"/>
    <w:rsid w:val="00545D36"/>
    <w:rsid w:val="00546D47"/>
    <w:rsid w:val="00546F8F"/>
    <w:rsid w:val="00547603"/>
    <w:rsid w:val="005504FB"/>
    <w:rsid w:val="00550597"/>
    <w:rsid w:val="005505B5"/>
    <w:rsid w:val="00550EF0"/>
    <w:rsid w:val="0055133A"/>
    <w:rsid w:val="0055221F"/>
    <w:rsid w:val="00552B1A"/>
    <w:rsid w:val="005538CC"/>
    <w:rsid w:val="00555B5B"/>
    <w:rsid w:val="0055649D"/>
    <w:rsid w:val="00556997"/>
    <w:rsid w:val="00556D97"/>
    <w:rsid w:val="00556DFC"/>
    <w:rsid w:val="00557409"/>
    <w:rsid w:val="005578E7"/>
    <w:rsid w:val="0056035A"/>
    <w:rsid w:val="00560CA9"/>
    <w:rsid w:val="00561756"/>
    <w:rsid w:val="0056176A"/>
    <w:rsid w:val="00561EDA"/>
    <w:rsid w:val="00562BC5"/>
    <w:rsid w:val="00562F22"/>
    <w:rsid w:val="00563AF8"/>
    <w:rsid w:val="00563B09"/>
    <w:rsid w:val="00563D5A"/>
    <w:rsid w:val="0056411E"/>
    <w:rsid w:val="00564302"/>
    <w:rsid w:val="0056462D"/>
    <w:rsid w:val="00564D10"/>
    <w:rsid w:val="005650BD"/>
    <w:rsid w:val="00565452"/>
    <w:rsid w:val="005663F5"/>
    <w:rsid w:val="0056673C"/>
    <w:rsid w:val="00566BC7"/>
    <w:rsid w:val="00566F7C"/>
    <w:rsid w:val="00567051"/>
    <w:rsid w:val="00570935"/>
    <w:rsid w:val="00571217"/>
    <w:rsid w:val="005719C9"/>
    <w:rsid w:val="00572B3D"/>
    <w:rsid w:val="00572BFF"/>
    <w:rsid w:val="0057379F"/>
    <w:rsid w:val="0057427D"/>
    <w:rsid w:val="005742FA"/>
    <w:rsid w:val="0057464C"/>
    <w:rsid w:val="00574997"/>
    <w:rsid w:val="00574ABA"/>
    <w:rsid w:val="00575074"/>
    <w:rsid w:val="0057545C"/>
    <w:rsid w:val="00575884"/>
    <w:rsid w:val="00575ABC"/>
    <w:rsid w:val="00576AF8"/>
    <w:rsid w:val="005773CD"/>
    <w:rsid w:val="0058139B"/>
    <w:rsid w:val="00581705"/>
    <w:rsid w:val="00581E73"/>
    <w:rsid w:val="005820B1"/>
    <w:rsid w:val="005828A3"/>
    <w:rsid w:val="005837B3"/>
    <w:rsid w:val="005843C0"/>
    <w:rsid w:val="005845A4"/>
    <w:rsid w:val="00584B08"/>
    <w:rsid w:val="00585CCA"/>
    <w:rsid w:val="005864BF"/>
    <w:rsid w:val="00586BDD"/>
    <w:rsid w:val="0058774B"/>
    <w:rsid w:val="005905BF"/>
    <w:rsid w:val="00590A6B"/>
    <w:rsid w:val="00590D3F"/>
    <w:rsid w:val="00590E28"/>
    <w:rsid w:val="00591A96"/>
    <w:rsid w:val="00592997"/>
    <w:rsid w:val="00593480"/>
    <w:rsid w:val="005936D7"/>
    <w:rsid w:val="00594C83"/>
    <w:rsid w:val="00595764"/>
    <w:rsid w:val="00596370"/>
    <w:rsid w:val="005A0C74"/>
    <w:rsid w:val="005A1022"/>
    <w:rsid w:val="005A1250"/>
    <w:rsid w:val="005A2CD8"/>
    <w:rsid w:val="005A2F04"/>
    <w:rsid w:val="005A366F"/>
    <w:rsid w:val="005A3B51"/>
    <w:rsid w:val="005A3DA7"/>
    <w:rsid w:val="005A542C"/>
    <w:rsid w:val="005A57C5"/>
    <w:rsid w:val="005A5861"/>
    <w:rsid w:val="005A6460"/>
    <w:rsid w:val="005A6B26"/>
    <w:rsid w:val="005A73C6"/>
    <w:rsid w:val="005A784A"/>
    <w:rsid w:val="005B0442"/>
    <w:rsid w:val="005B0BAE"/>
    <w:rsid w:val="005B0CB5"/>
    <w:rsid w:val="005B10F7"/>
    <w:rsid w:val="005B1B3F"/>
    <w:rsid w:val="005B2718"/>
    <w:rsid w:val="005B2A35"/>
    <w:rsid w:val="005B2BB3"/>
    <w:rsid w:val="005B35E3"/>
    <w:rsid w:val="005B3809"/>
    <w:rsid w:val="005B39EC"/>
    <w:rsid w:val="005B3D9F"/>
    <w:rsid w:val="005B5935"/>
    <w:rsid w:val="005B5C4C"/>
    <w:rsid w:val="005B65D5"/>
    <w:rsid w:val="005B7156"/>
    <w:rsid w:val="005B74B5"/>
    <w:rsid w:val="005B761C"/>
    <w:rsid w:val="005B7BF2"/>
    <w:rsid w:val="005C0CEE"/>
    <w:rsid w:val="005C0E19"/>
    <w:rsid w:val="005C148D"/>
    <w:rsid w:val="005C1F15"/>
    <w:rsid w:val="005C31CB"/>
    <w:rsid w:val="005C3A05"/>
    <w:rsid w:val="005C3DAA"/>
    <w:rsid w:val="005C5383"/>
    <w:rsid w:val="005C5AA4"/>
    <w:rsid w:val="005C5B69"/>
    <w:rsid w:val="005C5F0C"/>
    <w:rsid w:val="005C6243"/>
    <w:rsid w:val="005C73BE"/>
    <w:rsid w:val="005C7506"/>
    <w:rsid w:val="005C78A4"/>
    <w:rsid w:val="005C7BB9"/>
    <w:rsid w:val="005D0146"/>
    <w:rsid w:val="005D071D"/>
    <w:rsid w:val="005D0AD6"/>
    <w:rsid w:val="005D0C9C"/>
    <w:rsid w:val="005D0D9E"/>
    <w:rsid w:val="005D1141"/>
    <w:rsid w:val="005D1918"/>
    <w:rsid w:val="005D3609"/>
    <w:rsid w:val="005D36C9"/>
    <w:rsid w:val="005D3DB9"/>
    <w:rsid w:val="005D4B39"/>
    <w:rsid w:val="005D56ED"/>
    <w:rsid w:val="005D5778"/>
    <w:rsid w:val="005D5DFF"/>
    <w:rsid w:val="005D5E00"/>
    <w:rsid w:val="005D682B"/>
    <w:rsid w:val="005D788B"/>
    <w:rsid w:val="005D7B5D"/>
    <w:rsid w:val="005E04A7"/>
    <w:rsid w:val="005E05BF"/>
    <w:rsid w:val="005E0707"/>
    <w:rsid w:val="005E08D2"/>
    <w:rsid w:val="005E0A85"/>
    <w:rsid w:val="005E0BC4"/>
    <w:rsid w:val="005E0C7A"/>
    <w:rsid w:val="005E1737"/>
    <w:rsid w:val="005E1881"/>
    <w:rsid w:val="005E1EE0"/>
    <w:rsid w:val="005E1F2C"/>
    <w:rsid w:val="005E2587"/>
    <w:rsid w:val="005E39D9"/>
    <w:rsid w:val="005E3A41"/>
    <w:rsid w:val="005E4D66"/>
    <w:rsid w:val="005E579C"/>
    <w:rsid w:val="005E5D78"/>
    <w:rsid w:val="005E6302"/>
    <w:rsid w:val="005E6342"/>
    <w:rsid w:val="005E7BB7"/>
    <w:rsid w:val="005E7E48"/>
    <w:rsid w:val="005F2E6C"/>
    <w:rsid w:val="005F3EB0"/>
    <w:rsid w:val="005F42BE"/>
    <w:rsid w:val="005F4D8A"/>
    <w:rsid w:val="005F4EA4"/>
    <w:rsid w:val="005F4F88"/>
    <w:rsid w:val="005F4FBF"/>
    <w:rsid w:val="005F7483"/>
    <w:rsid w:val="00600000"/>
    <w:rsid w:val="006009F7"/>
    <w:rsid w:val="00601BA5"/>
    <w:rsid w:val="0060258F"/>
    <w:rsid w:val="00602B8D"/>
    <w:rsid w:val="00602C80"/>
    <w:rsid w:val="00603652"/>
    <w:rsid w:val="00603A61"/>
    <w:rsid w:val="00603F33"/>
    <w:rsid w:val="00603F85"/>
    <w:rsid w:val="006044D4"/>
    <w:rsid w:val="00604921"/>
    <w:rsid w:val="006049BF"/>
    <w:rsid w:val="00604D75"/>
    <w:rsid w:val="0060524A"/>
    <w:rsid w:val="0060540F"/>
    <w:rsid w:val="00605DA1"/>
    <w:rsid w:val="00606FFD"/>
    <w:rsid w:val="006100D5"/>
    <w:rsid w:val="00610945"/>
    <w:rsid w:val="00610E72"/>
    <w:rsid w:val="006114AB"/>
    <w:rsid w:val="00611B69"/>
    <w:rsid w:val="0061214A"/>
    <w:rsid w:val="0061287C"/>
    <w:rsid w:val="00612DEB"/>
    <w:rsid w:val="00612F48"/>
    <w:rsid w:val="00614CF1"/>
    <w:rsid w:val="00615186"/>
    <w:rsid w:val="006159F4"/>
    <w:rsid w:val="006161BF"/>
    <w:rsid w:val="00621185"/>
    <w:rsid w:val="006214DA"/>
    <w:rsid w:val="00621D3F"/>
    <w:rsid w:val="00622174"/>
    <w:rsid w:val="00624C15"/>
    <w:rsid w:val="006250EE"/>
    <w:rsid w:val="00625515"/>
    <w:rsid w:val="00625A37"/>
    <w:rsid w:val="00625A74"/>
    <w:rsid w:val="00626121"/>
    <w:rsid w:val="00626314"/>
    <w:rsid w:val="0062634A"/>
    <w:rsid w:val="00626D5A"/>
    <w:rsid w:val="0062719D"/>
    <w:rsid w:val="006275F0"/>
    <w:rsid w:val="0062784B"/>
    <w:rsid w:val="006309B5"/>
    <w:rsid w:val="006317AC"/>
    <w:rsid w:val="00631D05"/>
    <w:rsid w:val="00631D26"/>
    <w:rsid w:val="00631FFD"/>
    <w:rsid w:val="0063320B"/>
    <w:rsid w:val="00633591"/>
    <w:rsid w:val="00633726"/>
    <w:rsid w:val="00635A32"/>
    <w:rsid w:val="006366DA"/>
    <w:rsid w:val="00636895"/>
    <w:rsid w:val="006368A0"/>
    <w:rsid w:val="00637392"/>
    <w:rsid w:val="0063743D"/>
    <w:rsid w:val="0063780E"/>
    <w:rsid w:val="00640555"/>
    <w:rsid w:val="0064077A"/>
    <w:rsid w:val="00640CCA"/>
    <w:rsid w:val="006414CF"/>
    <w:rsid w:val="006415EB"/>
    <w:rsid w:val="00641EC6"/>
    <w:rsid w:val="00641ED3"/>
    <w:rsid w:val="00642168"/>
    <w:rsid w:val="0064282C"/>
    <w:rsid w:val="0064321F"/>
    <w:rsid w:val="006440E0"/>
    <w:rsid w:val="0064548D"/>
    <w:rsid w:val="00645B52"/>
    <w:rsid w:val="00646222"/>
    <w:rsid w:val="0064676A"/>
    <w:rsid w:val="00646947"/>
    <w:rsid w:val="00647110"/>
    <w:rsid w:val="00651665"/>
    <w:rsid w:val="00651839"/>
    <w:rsid w:val="00651D81"/>
    <w:rsid w:val="00651F55"/>
    <w:rsid w:val="00652451"/>
    <w:rsid w:val="006524A7"/>
    <w:rsid w:val="0065262F"/>
    <w:rsid w:val="00652D8C"/>
    <w:rsid w:val="00652F74"/>
    <w:rsid w:val="006536C9"/>
    <w:rsid w:val="0065398D"/>
    <w:rsid w:val="00655B39"/>
    <w:rsid w:val="0065681D"/>
    <w:rsid w:val="00656981"/>
    <w:rsid w:val="006569CD"/>
    <w:rsid w:val="00656B66"/>
    <w:rsid w:val="00656FEC"/>
    <w:rsid w:val="006604C6"/>
    <w:rsid w:val="006605E6"/>
    <w:rsid w:val="0066096D"/>
    <w:rsid w:val="00660CC8"/>
    <w:rsid w:val="00661E04"/>
    <w:rsid w:val="00662171"/>
    <w:rsid w:val="0066290B"/>
    <w:rsid w:val="0066326F"/>
    <w:rsid w:val="006640DD"/>
    <w:rsid w:val="0066449C"/>
    <w:rsid w:val="006650B5"/>
    <w:rsid w:val="006650E5"/>
    <w:rsid w:val="006665D9"/>
    <w:rsid w:val="006670E8"/>
    <w:rsid w:val="00667458"/>
    <w:rsid w:val="00670153"/>
    <w:rsid w:val="00670239"/>
    <w:rsid w:val="00670392"/>
    <w:rsid w:val="0067140A"/>
    <w:rsid w:val="00671C16"/>
    <w:rsid w:val="006725A9"/>
    <w:rsid w:val="00672886"/>
    <w:rsid w:val="00672D02"/>
    <w:rsid w:val="00672E5B"/>
    <w:rsid w:val="00672FCC"/>
    <w:rsid w:val="00673079"/>
    <w:rsid w:val="006731EB"/>
    <w:rsid w:val="00673554"/>
    <w:rsid w:val="006735B5"/>
    <w:rsid w:val="00673C29"/>
    <w:rsid w:val="0067413A"/>
    <w:rsid w:val="006762D6"/>
    <w:rsid w:val="00676559"/>
    <w:rsid w:val="00676A02"/>
    <w:rsid w:val="0067790F"/>
    <w:rsid w:val="00677D11"/>
    <w:rsid w:val="006803D8"/>
    <w:rsid w:val="00680619"/>
    <w:rsid w:val="006811CD"/>
    <w:rsid w:val="00681AA7"/>
    <w:rsid w:val="00681CA2"/>
    <w:rsid w:val="0068227B"/>
    <w:rsid w:val="00682F60"/>
    <w:rsid w:val="00683480"/>
    <w:rsid w:val="0068354E"/>
    <w:rsid w:val="0068371D"/>
    <w:rsid w:val="00683FB4"/>
    <w:rsid w:val="00684109"/>
    <w:rsid w:val="006841CF"/>
    <w:rsid w:val="006848EA"/>
    <w:rsid w:val="00685A98"/>
    <w:rsid w:val="00685CF4"/>
    <w:rsid w:val="00686133"/>
    <w:rsid w:val="00686770"/>
    <w:rsid w:val="00687774"/>
    <w:rsid w:val="006913FA"/>
    <w:rsid w:val="00694746"/>
    <w:rsid w:val="00694AD8"/>
    <w:rsid w:val="00694F78"/>
    <w:rsid w:val="0069520C"/>
    <w:rsid w:val="0069624D"/>
    <w:rsid w:val="00696474"/>
    <w:rsid w:val="006966B5"/>
    <w:rsid w:val="006A0186"/>
    <w:rsid w:val="006A061A"/>
    <w:rsid w:val="006A1B0D"/>
    <w:rsid w:val="006A1B65"/>
    <w:rsid w:val="006A2E41"/>
    <w:rsid w:val="006A338E"/>
    <w:rsid w:val="006A39FA"/>
    <w:rsid w:val="006A3BF0"/>
    <w:rsid w:val="006A40A9"/>
    <w:rsid w:val="006A4547"/>
    <w:rsid w:val="006A6FD7"/>
    <w:rsid w:val="006A74BC"/>
    <w:rsid w:val="006A75BF"/>
    <w:rsid w:val="006A77FF"/>
    <w:rsid w:val="006B0076"/>
    <w:rsid w:val="006B02A0"/>
    <w:rsid w:val="006B1F27"/>
    <w:rsid w:val="006B2149"/>
    <w:rsid w:val="006B21F2"/>
    <w:rsid w:val="006B2CF8"/>
    <w:rsid w:val="006B3074"/>
    <w:rsid w:val="006B3DE3"/>
    <w:rsid w:val="006B446A"/>
    <w:rsid w:val="006B46F4"/>
    <w:rsid w:val="006B4CC7"/>
    <w:rsid w:val="006B579D"/>
    <w:rsid w:val="006B5893"/>
    <w:rsid w:val="006B658B"/>
    <w:rsid w:val="006C0509"/>
    <w:rsid w:val="006C09E9"/>
    <w:rsid w:val="006C13D5"/>
    <w:rsid w:val="006C21D2"/>
    <w:rsid w:val="006C2811"/>
    <w:rsid w:val="006C2D51"/>
    <w:rsid w:val="006C3C14"/>
    <w:rsid w:val="006C443F"/>
    <w:rsid w:val="006C4488"/>
    <w:rsid w:val="006C56C7"/>
    <w:rsid w:val="006C57CE"/>
    <w:rsid w:val="006C649B"/>
    <w:rsid w:val="006C6761"/>
    <w:rsid w:val="006C6A03"/>
    <w:rsid w:val="006C7100"/>
    <w:rsid w:val="006C7AE9"/>
    <w:rsid w:val="006C7DE8"/>
    <w:rsid w:val="006D2AA8"/>
    <w:rsid w:val="006D324A"/>
    <w:rsid w:val="006D3342"/>
    <w:rsid w:val="006D4390"/>
    <w:rsid w:val="006D507C"/>
    <w:rsid w:val="006D7202"/>
    <w:rsid w:val="006D7B90"/>
    <w:rsid w:val="006E2370"/>
    <w:rsid w:val="006E2C39"/>
    <w:rsid w:val="006E2E51"/>
    <w:rsid w:val="006E2F0A"/>
    <w:rsid w:val="006E3181"/>
    <w:rsid w:val="006E32B4"/>
    <w:rsid w:val="006E4410"/>
    <w:rsid w:val="006E5A41"/>
    <w:rsid w:val="006E5FA3"/>
    <w:rsid w:val="006E703A"/>
    <w:rsid w:val="006F1046"/>
    <w:rsid w:val="006F12D3"/>
    <w:rsid w:val="006F2BF2"/>
    <w:rsid w:val="006F30BC"/>
    <w:rsid w:val="006F37D8"/>
    <w:rsid w:val="006F3888"/>
    <w:rsid w:val="006F38ED"/>
    <w:rsid w:val="006F3AC0"/>
    <w:rsid w:val="006F3E88"/>
    <w:rsid w:val="006F3EFF"/>
    <w:rsid w:val="006F59C0"/>
    <w:rsid w:val="006F62B4"/>
    <w:rsid w:val="006F68A0"/>
    <w:rsid w:val="006F7B66"/>
    <w:rsid w:val="006F7DD2"/>
    <w:rsid w:val="00701264"/>
    <w:rsid w:val="0070174C"/>
    <w:rsid w:val="00703395"/>
    <w:rsid w:val="00704CBE"/>
    <w:rsid w:val="00705175"/>
    <w:rsid w:val="00705575"/>
    <w:rsid w:val="00705BC8"/>
    <w:rsid w:val="00705FFE"/>
    <w:rsid w:val="00706583"/>
    <w:rsid w:val="00706C16"/>
    <w:rsid w:val="007075D5"/>
    <w:rsid w:val="0071072D"/>
    <w:rsid w:val="0071075A"/>
    <w:rsid w:val="00711209"/>
    <w:rsid w:val="00711FC4"/>
    <w:rsid w:val="00712B59"/>
    <w:rsid w:val="00712E68"/>
    <w:rsid w:val="00713980"/>
    <w:rsid w:val="00717F64"/>
    <w:rsid w:val="00720252"/>
    <w:rsid w:val="0072291C"/>
    <w:rsid w:val="00723519"/>
    <w:rsid w:val="00723924"/>
    <w:rsid w:val="0072402C"/>
    <w:rsid w:val="00724093"/>
    <w:rsid w:val="0072439C"/>
    <w:rsid w:val="007259E1"/>
    <w:rsid w:val="0072641E"/>
    <w:rsid w:val="00726E9F"/>
    <w:rsid w:val="00730033"/>
    <w:rsid w:val="00730706"/>
    <w:rsid w:val="00730CD1"/>
    <w:rsid w:val="00731048"/>
    <w:rsid w:val="00731EBF"/>
    <w:rsid w:val="0073244A"/>
    <w:rsid w:val="0073246D"/>
    <w:rsid w:val="0073300B"/>
    <w:rsid w:val="00733424"/>
    <w:rsid w:val="007339DF"/>
    <w:rsid w:val="0073440D"/>
    <w:rsid w:val="007346BD"/>
    <w:rsid w:val="00735A5C"/>
    <w:rsid w:val="007367F6"/>
    <w:rsid w:val="0073747B"/>
    <w:rsid w:val="007376BE"/>
    <w:rsid w:val="00737A83"/>
    <w:rsid w:val="00737B68"/>
    <w:rsid w:val="0074229B"/>
    <w:rsid w:val="007422C4"/>
    <w:rsid w:val="00742538"/>
    <w:rsid w:val="0074271F"/>
    <w:rsid w:val="0074285E"/>
    <w:rsid w:val="0074296F"/>
    <w:rsid w:val="00742BDD"/>
    <w:rsid w:val="00743DD6"/>
    <w:rsid w:val="00744686"/>
    <w:rsid w:val="00744928"/>
    <w:rsid w:val="00744D5B"/>
    <w:rsid w:val="007453F8"/>
    <w:rsid w:val="00745666"/>
    <w:rsid w:val="007463AD"/>
    <w:rsid w:val="00746A90"/>
    <w:rsid w:val="007472C5"/>
    <w:rsid w:val="00747CC6"/>
    <w:rsid w:val="00747DA0"/>
    <w:rsid w:val="00747E4B"/>
    <w:rsid w:val="00750574"/>
    <w:rsid w:val="00751926"/>
    <w:rsid w:val="00751A90"/>
    <w:rsid w:val="00751BC6"/>
    <w:rsid w:val="00751C4E"/>
    <w:rsid w:val="00752864"/>
    <w:rsid w:val="00753322"/>
    <w:rsid w:val="00753E71"/>
    <w:rsid w:val="007543F1"/>
    <w:rsid w:val="00754FF6"/>
    <w:rsid w:val="00755253"/>
    <w:rsid w:val="0075567B"/>
    <w:rsid w:val="007560CA"/>
    <w:rsid w:val="0075735E"/>
    <w:rsid w:val="0075759B"/>
    <w:rsid w:val="007577AF"/>
    <w:rsid w:val="00757B3D"/>
    <w:rsid w:val="007603E9"/>
    <w:rsid w:val="00760D8D"/>
    <w:rsid w:val="0076111A"/>
    <w:rsid w:val="0076112E"/>
    <w:rsid w:val="0076190C"/>
    <w:rsid w:val="0076256A"/>
    <w:rsid w:val="00762A7D"/>
    <w:rsid w:val="007633CC"/>
    <w:rsid w:val="00763590"/>
    <w:rsid w:val="007639FC"/>
    <w:rsid w:val="0076471A"/>
    <w:rsid w:val="00764754"/>
    <w:rsid w:val="007657C8"/>
    <w:rsid w:val="007658F6"/>
    <w:rsid w:val="00766DC4"/>
    <w:rsid w:val="007719AB"/>
    <w:rsid w:val="00771E06"/>
    <w:rsid w:val="00772575"/>
    <w:rsid w:val="00772619"/>
    <w:rsid w:val="00772B27"/>
    <w:rsid w:val="00772D96"/>
    <w:rsid w:val="00773238"/>
    <w:rsid w:val="00774A4F"/>
    <w:rsid w:val="00775219"/>
    <w:rsid w:val="0077577E"/>
    <w:rsid w:val="00775FF3"/>
    <w:rsid w:val="007762C4"/>
    <w:rsid w:val="007777E1"/>
    <w:rsid w:val="00780BF4"/>
    <w:rsid w:val="0078154F"/>
    <w:rsid w:val="00781A0F"/>
    <w:rsid w:val="00781C39"/>
    <w:rsid w:val="007824F7"/>
    <w:rsid w:val="00782627"/>
    <w:rsid w:val="00782725"/>
    <w:rsid w:val="00782A0E"/>
    <w:rsid w:val="0078407E"/>
    <w:rsid w:val="00786532"/>
    <w:rsid w:val="0078743F"/>
    <w:rsid w:val="00787ED2"/>
    <w:rsid w:val="00791089"/>
    <w:rsid w:val="007912C7"/>
    <w:rsid w:val="00791B7E"/>
    <w:rsid w:val="00791B86"/>
    <w:rsid w:val="00792025"/>
    <w:rsid w:val="007922A1"/>
    <w:rsid w:val="00792E28"/>
    <w:rsid w:val="00793795"/>
    <w:rsid w:val="00793860"/>
    <w:rsid w:val="00793B1D"/>
    <w:rsid w:val="00794795"/>
    <w:rsid w:val="007962C6"/>
    <w:rsid w:val="00796549"/>
    <w:rsid w:val="00796734"/>
    <w:rsid w:val="007979FE"/>
    <w:rsid w:val="007A044C"/>
    <w:rsid w:val="007A0CE5"/>
    <w:rsid w:val="007A18E4"/>
    <w:rsid w:val="007A3734"/>
    <w:rsid w:val="007A3784"/>
    <w:rsid w:val="007A3DCD"/>
    <w:rsid w:val="007A42AE"/>
    <w:rsid w:val="007A4F8C"/>
    <w:rsid w:val="007A56E9"/>
    <w:rsid w:val="007A5937"/>
    <w:rsid w:val="007A644D"/>
    <w:rsid w:val="007A6628"/>
    <w:rsid w:val="007A6B6B"/>
    <w:rsid w:val="007A6DFE"/>
    <w:rsid w:val="007A7051"/>
    <w:rsid w:val="007A779E"/>
    <w:rsid w:val="007A7FDD"/>
    <w:rsid w:val="007B0288"/>
    <w:rsid w:val="007B0C6C"/>
    <w:rsid w:val="007B197C"/>
    <w:rsid w:val="007B2353"/>
    <w:rsid w:val="007B2A34"/>
    <w:rsid w:val="007B2B7D"/>
    <w:rsid w:val="007B357D"/>
    <w:rsid w:val="007B3C49"/>
    <w:rsid w:val="007B3FC4"/>
    <w:rsid w:val="007B5363"/>
    <w:rsid w:val="007B5F60"/>
    <w:rsid w:val="007B6FB6"/>
    <w:rsid w:val="007B707A"/>
    <w:rsid w:val="007B7294"/>
    <w:rsid w:val="007B789E"/>
    <w:rsid w:val="007B7FE8"/>
    <w:rsid w:val="007C01E6"/>
    <w:rsid w:val="007C24DB"/>
    <w:rsid w:val="007C2939"/>
    <w:rsid w:val="007C331A"/>
    <w:rsid w:val="007C33A3"/>
    <w:rsid w:val="007C36DE"/>
    <w:rsid w:val="007C37D3"/>
    <w:rsid w:val="007C3B72"/>
    <w:rsid w:val="007C44D2"/>
    <w:rsid w:val="007C4AAE"/>
    <w:rsid w:val="007C4CA7"/>
    <w:rsid w:val="007C5453"/>
    <w:rsid w:val="007C5C7E"/>
    <w:rsid w:val="007C5E0C"/>
    <w:rsid w:val="007C5F35"/>
    <w:rsid w:val="007C79E3"/>
    <w:rsid w:val="007C7B35"/>
    <w:rsid w:val="007C7B48"/>
    <w:rsid w:val="007C7BCA"/>
    <w:rsid w:val="007C7E69"/>
    <w:rsid w:val="007D04EA"/>
    <w:rsid w:val="007D1C53"/>
    <w:rsid w:val="007D2259"/>
    <w:rsid w:val="007D27EF"/>
    <w:rsid w:val="007D28CF"/>
    <w:rsid w:val="007D2B73"/>
    <w:rsid w:val="007D2C2F"/>
    <w:rsid w:val="007D3FFD"/>
    <w:rsid w:val="007D40F4"/>
    <w:rsid w:val="007D5299"/>
    <w:rsid w:val="007D5A93"/>
    <w:rsid w:val="007D619A"/>
    <w:rsid w:val="007D7C1E"/>
    <w:rsid w:val="007D7F56"/>
    <w:rsid w:val="007E0096"/>
    <w:rsid w:val="007E041D"/>
    <w:rsid w:val="007E1642"/>
    <w:rsid w:val="007E1C94"/>
    <w:rsid w:val="007E234C"/>
    <w:rsid w:val="007E25DD"/>
    <w:rsid w:val="007E3208"/>
    <w:rsid w:val="007E37C9"/>
    <w:rsid w:val="007E4AF8"/>
    <w:rsid w:val="007E4D59"/>
    <w:rsid w:val="007E5037"/>
    <w:rsid w:val="007E5423"/>
    <w:rsid w:val="007E647D"/>
    <w:rsid w:val="007E6A16"/>
    <w:rsid w:val="007E6EC7"/>
    <w:rsid w:val="007E70F6"/>
    <w:rsid w:val="007F0597"/>
    <w:rsid w:val="007F0C24"/>
    <w:rsid w:val="007F0FE6"/>
    <w:rsid w:val="007F1BBB"/>
    <w:rsid w:val="007F295E"/>
    <w:rsid w:val="007F3D60"/>
    <w:rsid w:val="007F3E4D"/>
    <w:rsid w:val="007F4184"/>
    <w:rsid w:val="007F41EB"/>
    <w:rsid w:val="007F445C"/>
    <w:rsid w:val="007F4A7A"/>
    <w:rsid w:val="007F4F18"/>
    <w:rsid w:val="007F5AF8"/>
    <w:rsid w:val="007F64D7"/>
    <w:rsid w:val="007F6BA9"/>
    <w:rsid w:val="007F7C13"/>
    <w:rsid w:val="0080007F"/>
    <w:rsid w:val="00800752"/>
    <w:rsid w:val="00800A09"/>
    <w:rsid w:val="00800E80"/>
    <w:rsid w:val="00801304"/>
    <w:rsid w:val="008017B6"/>
    <w:rsid w:val="00801EAF"/>
    <w:rsid w:val="008025A4"/>
    <w:rsid w:val="00803DD8"/>
    <w:rsid w:val="00805325"/>
    <w:rsid w:val="0080567C"/>
    <w:rsid w:val="00806C21"/>
    <w:rsid w:val="00806CC6"/>
    <w:rsid w:val="008070DC"/>
    <w:rsid w:val="00807D5C"/>
    <w:rsid w:val="00807EE3"/>
    <w:rsid w:val="00810797"/>
    <w:rsid w:val="00810F0C"/>
    <w:rsid w:val="00811502"/>
    <w:rsid w:val="00811697"/>
    <w:rsid w:val="00811856"/>
    <w:rsid w:val="00811871"/>
    <w:rsid w:val="008120F6"/>
    <w:rsid w:val="008121BF"/>
    <w:rsid w:val="00812820"/>
    <w:rsid w:val="008140CD"/>
    <w:rsid w:val="008149FC"/>
    <w:rsid w:val="00814F71"/>
    <w:rsid w:val="00815CC6"/>
    <w:rsid w:val="008161A5"/>
    <w:rsid w:val="008179A7"/>
    <w:rsid w:val="008202B8"/>
    <w:rsid w:val="00820844"/>
    <w:rsid w:val="00820B9C"/>
    <w:rsid w:val="00820DB3"/>
    <w:rsid w:val="00820F0B"/>
    <w:rsid w:val="00821BC8"/>
    <w:rsid w:val="00822777"/>
    <w:rsid w:val="00822851"/>
    <w:rsid w:val="0082317E"/>
    <w:rsid w:val="00823239"/>
    <w:rsid w:val="0082378F"/>
    <w:rsid w:val="00824131"/>
    <w:rsid w:val="00824AA2"/>
    <w:rsid w:val="0082504E"/>
    <w:rsid w:val="008250C1"/>
    <w:rsid w:val="008256F7"/>
    <w:rsid w:val="00825C21"/>
    <w:rsid w:val="008261B6"/>
    <w:rsid w:val="00826B68"/>
    <w:rsid w:val="008271F7"/>
    <w:rsid w:val="008272F3"/>
    <w:rsid w:val="008275E0"/>
    <w:rsid w:val="008276F5"/>
    <w:rsid w:val="00827DCB"/>
    <w:rsid w:val="008302AB"/>
    <w:rsid w:val="00830AF3"/>
    <w:rsid w:val="00830F48"/>
    <w:rsid w:val="008312D9"/>
    <w:rsid w:val="0083248E"/>
    <w:rsid w:val="00832970"/>
    <w:rsid w:val="00832C3B"/>
    <w:rsid w:val="008330F8"/>
    <w:rsid w:val="00833282"/>
    <w:rsid w:val="00833AB2"/>
    <w:rsid w:val="00833AC8"/>
    <w:rsid w:val="00833B3A"/>
    <w:rsid w:val="00833D8D"/>
    <w:rsid w:val="00833F5C"/>
    <w:rsid w:val="00834B7F"/>
    <w:rsid w:val="00835197"/>
    <w:rsid w:val="008352CD"/>
    <w:rsid w:val="008355A9"/>
    <w:rsid w:val="008357D1"/>
    <w:rsid w:val="00835C71"/>
    <w:rsid w:val="00837F15"/>
    <w:rsid w:val="00840C4C"/>
    <w:rsid w:val="00841AEA"/>
    <w:rsid w:val="00841F7E"/>
    <w:rsid w:val="00844735"/>
    <w:rsid w:val="008448DF"/>
    <w:rsid w:val="008450E6"/>
    <w:rsid w:val="008460E5"/>
    <w:rsid w:val="00846DD4"/>
    <w:rsid w:val="008473D7"/>
    <w:rsid w:val="008509EC"/>
    <w:rsid w:val="00850FD9"/>
    <w:rsid w:val="00851028"/>
    <w:rsid w:val="0085146E"/>
    <w:rsid w:val="00851FD4"/>
    <w:rsid w:val="00853140"/>
    <w:rsid w:val="00853AF0"/>
    <w:rsid w:val="008552AC"/>
    <w:rsid w:val="008554FE"/>
    <w:rsid w:val="008559F2"/>
    <w:rsid w:val="0085623B"/>
    <w:rsid w:val="008608BC"/>
    <w:rsid w:val="00860CD1"/>
    <w:rsid w:val="008615DB"/>
    <w:rsid w:val="00861600"/>
    <w:rsid w:val="0086168D"/>
    <w:rsid w:val="00862225"/>
    <w:rsid w:val="00863BBD"/>
    <w:rsid w:val="008641D4"/>
    <w:rsid w:val="0086436D"/>
    <w:rsid w:val="00864AF0"/>
    <w:rsid w:val="00864B7A"/>
    <w:rsid w:val="00864DBD"/>
    <w:rsid w:val="0086503E"/>
    <w:rsid w:val="00865FF0"/>
    <w:rsid w:val="00866197"/>
    <w:rsid w:val="008661B6"/>
    <w:rsid w:val="008661B9"/>
    <w:rsid w:val="00866420"/>
    <w:rsid w:val="00866E5C"/>
    <w:rsid w:val="00866F1D"/>
    <w:rsid w:val="00867B8B"/>
    <w:rsid w:val="00871466"/>
    <w:rsid w:val="008729E7"/>
    <w:rsid w:val="00873CEE"/>
    <w:rsid w:val="00874611"/>
    <w:rsid w:val="00874E36"/>
    <w:rsid w:val="00874E4D"/>
    <w:rsid w:val="00875049"/>
    <w:rsid w:val="00875444"/>
    <w:rsid w:val="008757BC"/>
    <w:rsid w:val="00877B2C"/>
    <w:rsid w:val="0088084D"/>
    <w:rsid w:val="00880A68"/>
    <w:rsid w:val="00880C75"/>
    <w:rsid w:val="00881463"/>
    <w:rsid w:val="008817DF"/>
    <w:rsid w:val="008818DE"/>
    <w:rsid w:val="008825DF"/>
    <w:rsid w:val="00882D9F"/>
    <w:rsid w:val="0088426B"/>
    <w:rsid w:val="00884599"/>
    <w:rsid w:val="008846E7"/>
    <w:rsid w:val="008858B2"/>
    <w:rsid w:val="00885FEB"/>
    <w:rsid w:val="00887238"/>
    <w:rsid w:val="008909C0"/>
    <w:rsid w:val="00890F2F"/>
    <w:rsid w:val="0089101D"/>
    <w:rsid w:val="00891630"/>
    <w:rsid w:val="00891C2E"/>
    <w:rsid w:val="00891E33"/>
    <w:rsid w:val="0089228D"/>
    <w:rsid w:val="008922FC"/>
    <w:rsid w:val="00892805"/>
    <w:rsid w:val="008930C2"/>
    <w:rsid w:val="00893AD7"/>
    <w:rsid w:val="0089418D"/>
    <w:rsid w:val="00895001"/>
    <w:rsid w:val="008959B8"/>
    <w:rsid w:val="008973C9"/>
    <w:rsid w:val="008A01C9"/>
    <w:rsid w:val="008A0CC2"/>
    <w:rsid w:val="008A0EF1"/>
    <w:rsid w:val="008A10D8"/>
    <w:rsid w:val="008A1283"/>
    <w:rsid w:val="008A1C15"/>
    <w:rsid w:val="008A2078"/>
    <w:rsid w:val="008A2A6D"/>
    <w:rsid w:val="008A2CD5"/>
    <w:rsid w:val="008A38CB"/>
    <w:rsid w:val="008A3B37"/>
    <w:rsid w:val="008A3B9A"/>
    <w:rsid w:val="008A3F8F"/>
    <w:rsid w:val="008A4653"/>
    <w:rsid w:val="008A50D0"/>
    <w:rsid w:val="008A566C"/>
    <w:rsid w:val="008A57BE"/>
    <w:rsid w:val="008A757F"/>
    <w:rsid w:val="008A7DFC"/>
    <w:rsid w:val="008B013E"/>
    <w:rsid w:val="008B06DD"/>
    <w:rsid w:val="008B0F68"/>
    <w:rsid w:val="008B203D"/>
    <w:rsid w:val="008B20EE"/>
    <w:rsid w:val="008B2564"/>
    <w:rsid w:val="008B33F0"/>
    <w:rsid w:val="008B34C3"/>
    <w:rsid w:val="008B376A"/>
    <w:rsid w:val="008B40D2"/>
    <w:rsid w:val="008B40F5"/>
    <w:rsid w:val="008B45E3"/>
    <w:rsid w:val="008B530D"/>
    <w:rsid w:val="008B571E"/>
    <w:rsid w:val="008B6C0C"/>
    <w:rsid w:val="008B6F17"/>
    <w:rsid w:val="008B7C4C"/>
    <w:rsid w:val="008C1425"/>
    <w:rsid w:val="008C1E22"/>
    <w:rsid w:val="008C2984"/>
    <w:rsid w:val="008C2D21"/>
    <w:rsid w:val="008C4862"/>
    <w:rsid w:val="008C4B04"/>
    <w:rsid w:val="008C4B5C"/>
    <w:rsid w:val="008C5843"/>
    <w:rsid w:val="008C5911"/>
    <w:rsid w:val="008C6301"/>
    <w:rsid w:val="008C6BF8"/>
    <w:rsid w:val="008C6F19"/>
    <w:rsid w:val="008D01AA"/>
    <w:rsid w:val="008D05BD"/>
    <w:rsid w:val="008D0A21"/>
    <w:rsid w:val="008D151F"/>
    <w:rsid w:val="008D182A"/>
    <w:rsid w:val="008D1AEF"/>
    <w:rsid w:val="008D2C61"/>
    <w:rsid w:val="008D3B0A"/>
    <w:rsid w:val="008D41EC"/>
    <w:rsid w:val="008D4226"/>
    <w:rsid w:val="008D5C71"/>
    <w:rsid w:val="008D6C40"/>
    <w:rsid w:val="008D7F78"/>
    <w:rsid w:val="008E03D5"/>
    <w:rsid w:val="008E0662"/>
    <w:rsid w:val="008E08D2"/>
    <w:rsid w:val="008E1025"/>
    <w:rsid w:val="008E1B1B"/>
    <w:rsid w:val="008E1BAC"/>
    <w:rsid w:val="008E2537"/>
    <w:rsid w:val="008E28E2"/>
    <w:rsid w:val="008E2A71"/>
    <w:rsid w:val="008E2B85"/>
    <w:rsid w:val="008E2FF5"/>
    <w:rsid w:val="008E32B0"/>
    <w:rsid w:val="008E3317"/>
    <w:rsid w:val="008E3893"/>
    <w:rsid w:val="008E3D7F"/>
    <w:rsid w:val="008E3EF7"/>
    <w:rsid w:val="008E43A1"/>
    <w:rsid w:val="008E4AFE"/>
    <w:rsid w:val="008E50A5"/>
    <w:rsid w:val="008E59F4"/>
    <w:rsid w:val="008E5DF2"/>
    <w:rsid w:val="008E658F"/>
    <w:rsid w:val="008E6739"/>
    <w:rsid w:val="008E6FC5"/>
    <w:rsid w:val="008F0F81"/>
    <w:rsid w:val="008F0FDB"/>
    <w:rsid w:val="008F12D9"/>
    <w:rsid w:val="008F183B"/>
    <w:rsid w:val="008F2812"/>
    <w:rsid w:val="008F30B2"/>
    <w:rsid w:val="008F42DC"/>
    <w:rsid w:val="008F5AD8"/>
    <w:rsid w:val="008F6BEA"/>
    <w:rsid w:val="008F6CBF"/>
    <w:rsid w:val="008F7179"/>
    <w:rsid w:val="008F7695"/>
    <w:rsid w:val="008F7BEF"/>
    <w:rsid w:val="008F7DA1"/>
    <w:rsid w:val="00901CA2"/>
    <w:rsid w:val="0090296B"/>
    <w:rsid w:val="0090317A"/>
    <w:rsid w:val="00903DCB"/>
    <w:rsid w:val="0090588D"/>
    <w:rsid w:val="009071BE"/>
    <w:rsid w:val="00910ED9"/>
    <w:rsid w:val="00911758"/>
    <w:rsid w:val="00912070"/>
    <w:rsid w:val="00912977"/>
    <w:rsid w:val="00913163"/>
    <w:rsid w:val="009138BE"/>
    <w:rsid w:val="009164C0"/>
    <w:rsid w:val="00916636"/>
    <w:rsid w:val="00916B06"/>
    <w:rsid w:val="00916E9D"/>
    <w:rsid w:val="00917BA5"/>
    <w:rsid w:val="00917C65"/>
    <w:rsid w:val="00922DFD"/>
    <w:rsid w:val="009230D7"/>
    <w:rsid w:val="00923898"/>
    <w:rsid w:val="00923ED9"/>
    <w:rsid w:val="009266A3"/>
    <w:rsid w:val="00927795"/>
    <w:rsid w:val="00930E0D"/>
    <w:rsid w:val="00931532"/>
    <w:rsid w:val="009315B7"/>
    <w:rsid w:val="009316B7"/>
    <w:rsid w:val="0093193F"/>
    <w:rsid w:val="00931B74"/>
    <w:rsid w:val="0093200E"/>
    <w:rsid w:val="00932BD1"/>
    <w:rsid w:val="009330F1"/>
    <w:rsid w:val="00933B5F"/>
    <w:rsid w:val="00934659"/>
    <w:rsid w:val="009354C9"/>
    <w:rsid w:val="00936962"/>
    <w:rsid w:val="00936C4C"/>
    <w:rsid w:val="00936C76"/>
    <w:rsid w:val="009379A7"/>
    <w:rsid w:val="00940186"/>
    <w:rsid w:val="009408EC"/>
    <w:rsid w:val="00940BA8"/>
    <w:rsid w:val="00940FAA"/>
    <w:rsid w:val="00942B3C"/>
    <w:rsid w:val="00943A6A"/>
    <w:rsid w:val="00943D86"/>
    <w:rsid w:val="009442EE"/>
    <w:rsid w:val="0094465F"/>
    <w:rsid w:val="00945A7C"/>
    <w:rsid w:val="00946851"/>
    <w:rsid w:val="00946CE8"/>
    <w:rsid w:val="00946E7F"/>
    <w:rsid w:val="009471D1"/>
    <w:rsid w:val="00947C65"/>
    <w:rsid w:val="0095052B"/>
    <w:rsid w:val="00950532"/>
    <w:rsid w:val="00950EAD"/>
    <w:rsid w:val="009511BA"/>
    <w:rsid w:val="00951C91"/>
    <w:rsid w:val="00952455"/>
    <w:rsid w:val="0095260A"/>
    <w:rsid w:val="00952BE3"/>
    <w:rsid w:val="00953488"/>
    <w:rsid w:val="00954570"/>
    <w:rsid w:val="009548E4"/>
    <w:rsid w:val="00954BD2"/>
    <w:rsid w:val="00955050"/>
    <w:rsid w:val="009556B5"/>
    <w:rsid w:val="00956159"/>
    <w:rsid w:val="00956953"/>
    <w:rsid w:val="009578C0"/>
    <w:rsid w:val="009578C7"/>
    <w:rsid w:val="009608FA"/>
    <w:rsid w:val="00960CE6"/>
    <w:rsid w:val="00960EE6"/>
    <w:rsid w:val="00961179"/>
    <w:rsid w:val="00962157"/>
    <w:rsid w:val="009622AB"/>
    <w:rsid w:val="00964568"/>
    <w:rsid w:val="00964923"/>
    <w:rsid w:val="00964BDC"/>
    <w:rsid w:val="00965789"/>
    <w:rsid w:val="009657F5"/>
    <w:rsid w:val="00967007"/>
    <w:rsid w:val="00970A9D"/>
    <w:rsid w:val="0097126F"/>
    <w:rsid w:val="00971A46"/>
    <w:rsid w:val="00971BED"/>
    <w:rsid w:val="00972302"/>
    <w:rsid w:val="009723F2"/>
    <w:rsid w:val="009725F6"/>
    <w:rsid w:val="009728E6"/>
    <w:rsid w:val="00974322"/>
    <w:rsid w:val="00974CC1"/>
    <w:rsid w:val="0097570C"/>
    <w:rsid w:val="00975947"/>
    <w:rsid w:val="00975B58"/>
    <w:rsid w:val="00975D0A"/>
    <w:rsid w:val="009760AE"/>
    <w:rsid w:val="00976703"/>
    <w:rsid w:val="00977888"/>
    <w:rsid w:val="00980894"/>
    <w:rsid w:val="009822C4"/>
    <w:rsid w:val="00982A20"/>
    <w:rsid w:val="00982F92"/>
    <w:rsid w:val="0098339F"/>
    <w:rsid w:val="009836A6"/>
    <w:rsid w:val="00983704"/>
    <w:rsid w:val="00984FC8"/>
    <w:rsid w:val="009853B9"/>
    <w:rsid w:val="0098698E"/>
    <w:rsid w:val="00986CAE"/>
    <w:rsid w:val="00987045"/>
    <w:rsid w:val="0098718F"/>
    <w:rsid w:val="009918FB"/>
    <w:rsid w:val="009931CC"/>
    <w:rsid w:val="00993B30"/>
    <w:rsid w:val="00993D7E"/>
    <w:rsid w:val="00993EC4"/>
    <w:rsid w:val="00994BD6"/>
    <w:rsid w:val="00995D57"/>
    <w:rsid w:val="00995D6C"/>
    <w:rsid w:val="00995FBE"/>
    <w:rsid w:val="0099795E"/>
    <w:rsid w:val="00997AE9"/>
    <w:rsid w:val="009A086A"/>
    <w:rsid w:val="009A238A"/>
    <w:rsid w:val="009A2517"/>
    <w:rsid w:val="009A2B8D"/>
    <w:rsid w:val="009A3C32"/>
    <w:rsid w:val="009A3E21"/>
    <w:rsid w:val="009A5D4C"/>
    <w:rsid w:val="009A6327"/>
    <w:rsid w:val="009A73A4"/>
    <w:rsid w:val="009A77E4"/>
    <w:rsid w:val="009B22D1"/>
    <w:rsid w:val="009B3106"/>
    <w:rsid w:val="009B3210"/>
    <w:rsid w:val="009B337B"/>
    <w:rsid w:val="009B3BF3"/>
    <w:rsid w:val="009B3DA6"/>
    <w:rsid w:val="009B4752"/>
    <w:rsid w:val="009B4916"/>
    <w:rsid w:val="009B4CF0"/>
    <w:rsid w:val="009B544B"/>
    <w:rsid w:val="009B5EBE"/>
    <w:rsid w:val="009B6923"/>
    <w:rsid w:val="009B728A"/>
    <w:rsid w:val="009C0CC5"/>
    <w:rsid w:val="009C10AD"/>
    <w:rsid w:val="009C162C"/>
    <w:rsid w:val="009C1B4F"/>
    <w:rsid w:val="009C206D"/>
    <w:rsid w:val="009C347D"/>
    <w:rsid w:val="009C48D0"/>
    <w:rsid w:val="009C5279"/>
    <w:rsid w:val="009C52D0"/>
    <w:rsid w:val="009C53C2"/>
    <w:rsid w:val="009C5455"/>
    <w:rsid w:val="009C5890"/>
    <w:rsid w:val="009C5AD5"/>
    <w:rsid w:val="009C5E05"/>
    <w:rsid w:val="009C6010"/>
    <w:rsid w:val="009C6345"/>
    <w:rsid w:val="009C656B"/>
    <w:rsid w:val="009C690C"/>
    <w:rsid w:val="009C71A6"/>
    <w:rsid w:val="009C7CF0"/>
    <w:rsid w:val="009D1013"/>
    <w:rsid w:val="009D16E5"/>
    <w:rsid w:val="009D1865"/>
    <w:rsid w:val="009D28F4"/>
    <w:rsid w:val="009D31E7"/>
    <w:rsid w:val="009D3278"/>
    <w:rsid w:val="009D43A2"/>
    <w:rsid w:val="009D4710"/>
    <w:rsid w:val="009D4AFD"/>
    <w:rsid w:val="009D6094"/>
    <w:rsid w:val="009D653D"/>
    <w:rsid w:val="009D66BA"/>
    <w:rsid w:val="009D7157"/>
    <w:rsid w:val="009D7C47"/>
    <w:rsid w:val="009E00D2"/>
    <w:rsid w:val="009E01F3"/>
    <w:rsid w:val="009E051D"/>
    <w:rsid w:val="009E0705"/>
    <w:rsid w:val="009E0A98"/>
    <w:rsid w:val="009E0ECA"/>
    <w:rsid w:val="009E10E0"/>
    <w:rsid w:val="009E1A52"/>
    <w:rsid w:val="009E1E55"/>
    <w:rsid w:val="009E2186"/>
    <w:rsid w:val="009E27F9"/>
    <w:rsid w:val="009E3EE8"/>
    <w:rsid w:val="009E3F59"/>
    <w:rsid w:val="009E595B"/>
    <w:rsid w:val="009E5D6E"/>
    <w:rsid w:val="009E60FD"/>
    <w:rsid w:val="009E650D"/>
    <w:rsid w:val="009E69E9"/>
    <w:rsid w:val="009E730B"/>
    <w:rsid w:val="009E7F99"/>
    <w:rsid w:val="009F0B17"/>
    <w:rsid w:val="009F126D"/>
    <w:rsid w:val="009F13B0"/>
    <w:rsid w:val="009F1669"/>
    <w:rsid w:val="009F1E5B"/>
    <w:rsid w:val="009F1EF0"/>
    <w:rsid w:val="009F34AF"/>
    <w:rsid w:val="009F4C0B"/>
    <w:rsid w:val="009F5356"/>
    <w:rsid w:val="009F5AA6"/>
    <w:rsid w:val="009F5BAA"/>
    <w:rsid w:val="009F6B8B"/>
    <w:rsid w:val="009F6F5B"/>
    <w:rsid w:val="009F70BF"/>
    <w:rsid w:val="00A00D4C"/>
    <w:rsid w:val="00A00E85"/>
    <w:rsid w:val="00A0172C"/>
    <w:rsid w:val="00A01C16"/>
    <w:rsid w:val="00A02A06"/>
    <w:rsid w:val="00A02F02"/>
    <w:rsid w:val="00A03F25"/>
    <w:rsid w:val="00A04205"/>
    <w:rsid w:val="00A0448A"/>
    <w:rsid w:val="00A04C8E"/>
    <w:rsid w:val="00A058D0"/>
    <w:rsid w:val="00A05D42"/>
    <w:rsid w:val="00A065A7"/>
    <w:rsid w:val="00A06C0E"/>
    <w:rsid w:val="00A06F7B"/>
    <w:rsid w:val="00A07151"/>
    <w:rsid w:val="00A0719F"/>
    <w:rsid w:val="00A11414"/>
    <w:rsid w:val="00A130CF"/>
    <w:rsid w:val="00A1360C"/>
    <w:rsid w:val="00A13F11"/>
    <w:rsid w:val="00A1596C"/>
    <w:rsid w:val="00A16DE0"/>
    <w:rsid w:val="00A1729C"/>
    <w:rsid w:val="00A17E83"/>
    <w:rsid w:val="00A20136"/>
    <w:rsid w:val="00A20774"/>
    <w:rsid w:val="00A212DB"/>
    <w:rsid w:val="00A21FE9"/>
    <w:rsid w:val="00A22EAE"/>
    <w:rsid w:val="00A22EEC"/>
    <w:rsid w:val="00A2320F"/>
    <w:rsid w:val="00A23221"/>
    <w:rsid w:val="00A23B9D"/>
    <w:rsid w:val="00A24506"/>
    <w:rsid w:val="00A251EF"/>
    <w:rsid w:val="00A25C89"/>
    <w:rsid w:val="00A268BE"/>
    <w:rsid w:val="00A27456"/>
    <w:rsid w:val="00A3053C"/>
    <w:rsid w:val="00A30CB3"/>
    <w:rsid w:val="00A30DBF"/>
    <w:rsid w:val="00A31897"/>
    <w:rsid w:val="00A31AFD"/>
    <w:rsid w:val="00A31BDF"/>
    <w:rsid w:val="00A32240"/>
    <w:rsid w:val="00A32242"/>
    <w:rsid w:val="00A322C5"/>
    <w:rsid w:val="00A327CD"/>
    <w:rsid w:val="00A32D4A"/>
    <w:rsid w:val="00A330C6"/>
    <w:rsid w:val="00A33572"/>
    <w:rsid w:val="00A3444A"/>
    <w:rsid w:val="00A34583"/>
    <w:rsid w:val="00A370A4"/>
    <w:rsid w:val="00A37495"/>
    <w:rsid w:val="00A402AB"/>
    <w:rsid w:val="00A405B3"/>
    <w:rsid w:val="00A417F6"/>
    <w:rsid w:val="00A41CBA"/>
    <w:rsid w:val="00A41DB6"/>
    <w:rsid w:val="00A4211C"/>
    <w:rsid w:val="00A422FC"/>
    <w:rsid w:val="00A44856"/>
    <w:rsid w:val="00A4612F"/>
    <w:rsid w:val="00A472AE"/>
    <w:rsid w:val="00A5007E"/>
    <w:rsid w:val="00A50D2A"/>
    <w:rsid w:val="00A50E68"/>
    <w:rsid w:val="00A51037"/>
    <w:rsid w:val="00A5156E"/>
    <w:rsid w:val="00A52096"/>
    <w:rsid w:val="00A52C0E"/>
    <w:rsid w:val="00A5304A"/>
    <w:rsid w:val="00A5309C"/>
    <w:rsid w:val="00A54041"/>
    <w:rsid w:val="00A54D9F"/>
    <w:rsid w:val="00A55880"/>
    <w:rsid w:val="00A571F7"/>
    <w:rsid w:val="00A57D63"/>
    <w:rsid w:val="00A603D5"/>
    <w:rsid w:val="00A618D7"/>
    <w:rsid w:val="00A619D2"/>
    <w:rsid w:val="00A619E2"/>
    <w:rsid w:val="00A61FC1"/>
    <w:rsid w:val="00A62312"/>
    <w:rsid w:val="00A63205"/>
    <w:rsid w:val="00A63306"/>
    <w:rsid w:val="00A63563"/>
    <w:rsid w:val="00A63FD1"/>
    <w:rsid w:val="00A64F32"/>
    <w:rsid w:val="00A6610B"/>
    <w:rsid w:val="00A6627D"/>
    <w:rsid w:val="00A679E7"/>
    <w:rsid w:val="00A70386"/>
    <w:rsid w:val="00A71287"/>
    <w:rsid w:val="00A71484"/>
    <w:rsid w:val="00A717A2"/>
    <w:rsid w:val="00A71CE6"/>
    <w:rsid w:val="00A71E8E"/>
    <w:rsid w:val="00A7208F"/>
    <w:rsid w:val="00A72169"/>
    <w:rsid w:val="00A7219F"/>
    <w:rsid w:val="00A73247"/>
    <w:rsid w:val="00A736A7"/>
    <w:rsid w:val="00A7393D"/>
    <w:rsid w:val="00A7469A"/>
    <w:rsid w:val="00A74C93"/>
    <w:rsid w:val="00A7528E"/>
    <w:rsid w:val="00A75DEE"/>
    <w:rsid w:val="00A75DFA"/>
    <w:rsid w:val="00A77A7E"/>
    <w:rsid w:val="00A77EC5"/>
    <w:rsid w:val="00A8121F"/>
    <w:rsid w:val="00A815ED"/>
    <w:rsid w:val="00A819BB"/>
    <w:rsid w:val="00A828A7"/>
    <w:rsid w:val="00A82EF9"/>
    <w:rsid w:val="00A836D5"/>
    <w:rsid w:val="00A838F5"/>
    <w:rsid w:val="00A83B0E"/>
    <w:rsid w:val="00A83B18"/>
    <w:rsid w:val="00A84D9D"/>
    <w:rsid w:val="00A8581A"/>
    <w:rsid w:val="00A858EF"/>
    <w:rsid w:val="00A8591D"/>
    <w:rsid w:val="00A85F7A"/>
    <w:rsid w:val="00A862EC"/>
    <w:rsid w:val="00A86DD3"/>
    <w:rsid w:val="00A86E7D"/>
    <w:rsid w:val="00A86EE4"/>
    <w:rsid w:val="00A87C2A"/>
    <w:rsid w:val="00A87CB1"/>
    <w:rsid w:val="00A93073"/>
    <w:rsid w:val="00A9319B"/>
    <w:rsid w:val="00A93A04"/>
    <w:rsid w:val="00A94A34"/>
    <w:rsid w:val="00A94E24"/>
    <w:rsid w:val="00A95B5E"/>
    <w:rsid w:val="00A976EB"/>
    <w:rsid w:val="00AA078E"/>
    <w:rsid w:val="00AA08A9"/>
    <w:rsid w:val="00AA43B5"/>
    <w:rsid w:val="00AA4846"/>
    <w:rsid w:val="00AA48F0"/>
    <w:rsid w:val="00AA4B55"/>
    <w:rsid w:val="00AA4D86"/>
    <w:rsid w:val="00AA5E4B"/>
    <w:rsid w:val="00AA69DE"/>
    <w:rsid w:val="00AA6BF7"/>
    <w:rsid w:val="00AA71A8"/>
    <w:rsid w:val="00AA7457"/>
    <w:rsid w:val="00AA7726"/>
    <w:rsid w:val="00AA7BAA"/>
    <w:rsid w:val="00AB18DB"/>
    <w:rsid w:val="00AB1A61"/>
    <w:rsid w:val="00AB2544"/>
    <w:rsid w:val="00AB2770"/>
    <w:rsid w:val="00AB2C95"/>
    <w:rsid w:val="00AB31C2"/>
    <w:rsid w:val="00AB3601"/>
    <w:rsid w:val="00AB39BB"/>
    <w:rsid w:val="00AB415E"/>
    <w:rsid w:val="00AB4BCE"/>
    <w:rsid w:val="00AB4E8F"/>
    <w:rsid w:val="00AB5578"/>
    <w:rsid w:val="00AB5599"/>
    <w:rsid w:val="00AB6ADA"/>
    <w:rsid w:val="00AB6D9D"/>
    <w:rsid w:val="00AB6E3A"/>
    <w:rsid w:val="00AC0084"/>
    <w:rsid w:val="00AC0231"/>
    <w:rsid w:val="00AC0391"/>
    <w:rsid w:val="00AC0415"/>
    <w:rsid w:val="00AC0AEC"/>
    <w:rsid w:val="00AC2E12"/>
    <w:rsid w:val="00AC5127"/>
    <w:rsid w:val="00AC547C"/>
    <w:rsid w:val="00AC5DB5"/>
    <w:rsid w:val="00AC6470"/>
    <w:rsid w:val="00AC6F21"/>
    <w:rsid w:val="00AC73B5"/>
    <w:rsid w:val="00AC765F"/>
    <w:rsid w:val="00AC7D05"/>
    <w:rsid w:val="00AD116D"/>
    <w:rsid w:val="00AD14D9"/>
    <w:rsid w:val="00AD1F3C"/>
    <w:rsid w:val="00AD2A60"/>
    <w:rsid w:val="00AD2B5A"/>
    <w:rsid w:val="00AD32B3"/>
    <w:rsid w:val="00AD3E93"/>
    <w:rsid w:val="00AD3F35"/>
    <w:rsid w:val="00AD4A90"/>
    <w:rsid w:val="00AD62FD"/>
    <w:rsid w:val="00AD644E"/>
    <w:rsid w:val="00AD6803"/>
    <w:rsid w:val="00AD68FE"/>
    <w:rsid w:val="00AD7A75"/>
    <w:rsid w:val="00AD7CEC"/>
    <w:rsid w:val="00AE0407"/>
    <w:rsid w:val="00AE1204"/>
    <w:rsid w:val="00AE2E53"/>
    <w:rsid w:val="00AE3E8B"/>
    <w:rsid w:val="00AE585E"/>
    <w:rsid w:val="00AE5C67"/>
    <w:rsid w:val="00AE5DED"/>
    <w:rsid w:val="00AE5EBB"/>
    <w:rsid w:val="00AE7AC1"/>
    <w:rsid w:val="00AF028C"/>
    <w:rsid w:val="00AF0BEC"/>
    <w:rsid w:val="00AF103C"/>
    <w:rsid w:val="00AF1543"/>
    <w:rsid w:val="00AF15C8"/>
    <w:rsid w:val="00AF2874"/>
    <w:rsid w:val="00AF3582"/>
    <w:rsid w:val="00AF58F2"/>
    <w:rsid w:val="00AF5F3F"/>
    <w:rsid w:val="00AF6245"/>
    <w:rsid w:val="00AF6EE0"/>
    <w:rsid w:val="00AF73CB"/>
    <w:rsid w:val="00AF79A6"/>
    <w:rsid w:val="00AF7F50"/>
    <w:rsid w:val="00B0099E"/>
    <w:rsid w:val="00B00F47"/>
    <w:rsid w:val="00B01373"/>
    <w:rsid w:val="00B01F1A"/>
    <w:rsid w:val="00B02DA1"/>
    <w:rsid w:val="00B02F53"/>
    <w:rsid w:val="00B02F65"/>
    <w:rsid w:val="00B032CB"/>
    <w:rsid w:val="00B0340D"/>
    <w:rsid w:val="00B0544A"/>
    <w:rsid w:val="00B0583E"/>
    <w:rsid w:val="00B06BAF"/>
    <w:rsid w:val="00B06E45"/>
    <w:rsid w:val="00B071A0"/>
    <w:rsid w:val="00B071EB"/>
    <w:rsid w:val="00B076C6"/>
    <w:rsid w:val="00B07E25"/>
    <w:rsid w:val="00B1097C"/>
    <w:rsid w:val="00B11780"/>
    <w:rsid w:val="00B127C4"/>
    <w:rsid w:val="00B128D1"/>
    <w:rsid w:val="00B139C4"/>
    <w:rsid w:val="00B13E8E"/>
    <w:rsid w:val="00B14917"/>
    <w:rsid w:val="00B150B0"/>
    <w:rsid w:val="00B16472"/>
    <w:rsid w:val="00B16D54"/>
    <w:rsid w:val="00B16EE3"/>
    <w:rsid w:val="00B1771B"/>
    <w:rsid w:val="00B17EAB"/>
    <w:rsid w:val="00B20747"/>
    <w:rsid w:val="00B20E49"/>
    <w:rsid w:val="00B217AC"/>
    <w:rsid w:val="00B21940"/>
    <w:rsid w:val="00B21D26"/>
    <w:rsid w:val="00B22DED"/>
    <w:rsid w:val="00B238E6"/>
    <w:rsid w:val="00B23C93"/>
    <w:rsid w:val="00B23DD7"/>
    <w:rsid w:val="00B248A6"/>
    <w:rsid w:val="00B248AE"/>
    <w:rsid w:val="00B24D3E"/>
    <w:rsid w:val="00B2528E"/>
    <w:rsid w:val="00B25DB9"/>
    <w:rsid w:val="00B262EB"/>
    <w:rsid w:val="00B268A5"/>
    <w:rsid w:val="00B26FB2"/>
    <w:rsid w:val="00B3012F"/>
    <w:rsid w:val="00B30758"/>
    <w:rsid w:val="00B30B9D"/>
    <w:rsid w:val="00B318A9"/>
    <w:rsid w:val="00B32106"/>
    <w:rsid w:val="00B3217D"/>
    <w:rsid w:val="00B3236A"/>
    <w:rsid w:val="00B330C9"/>
    <w:rsid w:val="00B34782"/>
    <w:rsid w:val="00B347C5"/>
    <w:rsid w:val="00B3488A"/>
    <w:rsid w:val="00B34B76"/>
    <w:rsid w:val="00B34D3F"/>
    <w:rsid w:val="00B35FEA"/>
    <w:rsid w:val="00B36844"/>
    <w:rsid w:val="00B36BDB"/>
    <w:rsid w:val="00B36DD1"/>
    <w:rsid w:val="00B36E14"/>
    <w:rsid w:val="00B36FEB"/>
    <w:rsid w:val="00B37CAD"/>
    <w:rsid w:val="00B37CB4"/>
    <w:rsid w:val="00B40866"/>
    <w:rsid w:val="00B409A8"/>
    <w:rsid w:val="00B41B75"/>
    <w:rsid w:val="00B41EF0"/>
    <w:rsid w:val="00B42418"/>
    <w:rsid w:val="00B42915"/>
    <w:rsid w:val="00B429E2"/>
    <w:rsid w:val="00B434D3"/>
    <w:rsid w:val="00B4465D"/>
    <w:rsid w:val="00B457AB"/>
    <w:rsid w:val="00B4702E"/>
    <w:rsid w:val="00B47214"/>
    <w:rsid w:val="00B5042A"/>
    <w:rsid w:val="00B50BD7"/>
    <w:rsid w:val="00B50EC9"/>
    <w:rsid w:val="00B50F00"/>
    <w:rsid w:val="00B5181D"/>
    <w:rsid w:val="00B51EBC"/>
    <w:rsid w:val="00B52D2A"/>
    <w:rsid w:val="00B5335A"/>
    <w:rsid w:val="00B54B24"/>
    <w:rsid w:val="00B56855"/>
    <w:rsid w:val="00B604D4"/>
    <w:rsid w:val="00B61CD4"/>
    <w:rsid w:val="00B61D01"/>
    <w:rsid w:val="00B62114"/>
    <w:rsid w:val="00B62920"/>
    <w:rsid w:val="00B63814"/>
    <w:rsid w:val="00B64ED2"/>
    <w:rsid w:val="00B651F1"/>
    <w:rsid w:val="00B65418"/>
    <w:rsid w:val="00B659F9"/>
    <w:rsid w:val="00B66593"/>
    <w:rsid w:val="00B668FF"/>
    <w:rsid w:val="00B66A86"/>
    <w:rsid w:val="00B67026"/>
    <w:rsid w:val="00B67079"/>
    <w:rsid w:val="00B67476"/>
    <w:rsid w:val="00B71257"/>
    <w:rsid w:val="00B716B8"/>
    <w:rsid w:val="00B719AD"/>
    <w:rsid w:val="00B72DFA"/>
    <w:rsid w:val="00B72FBD"/>
    <w:rsid w:val="00B7301D"/>
    <w:rsid w:val="00B73910"/>
    <w:rsid w:val="00B7557B"/>
    <w:rsid w:val="00B75605"/>
    <w:rsid w:val="00B756F0"/>
    <w:rsid w:val="00B75F49"/>
    <w:rsid w:val="00B7617F"/>
    <w:rsid w:val="00B76934"/>
    <w:rsid w:val="00B76988"/>
    <w:rsid w:val="00B8180D"/>
    <w:rsid w:val="00B82613"/>
    <w:rsid w:val="00B8271F"/>
    <w:rsid w:val="00B83058"/>
    <w:rsid w:val="00B830CC"/>
    <w:rsid w:val="00B83251"/>
    <w:rsid w:val="00B83F93"/>
    <w:rsid w:val="00B8405E"/>
    <w:rsid w:val="00B84078"/>
    <w:rsid w:val="00B841F3"/>
    <w:rsid w:val="00B84A85"/>
    <w:rsid w:val="00B84EE0"/>
    <w:rsid w:val="00B85776"/>
    <w:rsid w:val="00B8586A"/>
    <w:rsid w:val="00B86FA4"/>
    <w:rsid w:val="00B87351"/>
    <w:rsid w:val="00B90827"/>
    <w:rsid w:val="00B9118C"/>
    <w:rsid w:val="00B9139A"/>
    <w:rsid w:val="00B919AF"/>
    <w:rsid w:val="00B93E39"/>
    <w:rsid w:val="00B9458D"/>
    <w:rsid w:val="00B94B3C"/>
    <w:rsid w:val="00B95060"/>
    <w:rsid w:val="00B95593"/>
    <w:rsid w:val="00B95B32"/>
    <w:rsid w:val="00B9676E"/>
    <w:rsid w:val="00B96F9C"/>
    <w:rsid w:val="00B972ED"/>
    <w:rsid w:val="00B97AB7"/>
    <w:rsid w:val="00BA05A6"/>
    <w:rsid w:val="00BA0FBF"/>
    <w:rsid w:val="00BA11A0"/>
    <w:rsid w:val="00BA1641"/>
    <w:rsid w:val="00BA17D6"/>
    <w:rsid w:val="00BA2218"/>
    <w:rsid w:val="00BA260F"/>
    <w:rsid w:val="00BA2C67"/>
    <w:rsid w:val="00BA2D24"/>
    <w:rsid w:val="00BA2F06"/>
    <w:rsid w:val="00BA3ECC"/>
    <w:rsid w:val="00BA3FF2"/>
    <w:rsid w:val="00BA4801"/>
    <w:rsid w:val="00BA4A16"/>
    <w:rsid w:val="00BA4F57"/>
    <w:rsid w:val="00BA509E"/>
    <w:rsid w:val="00BA565E"/>
    <w:rsid w:val="00BA72EE"/>
    <w:rsid w:val="00BB02FA"/>
    <w:rsid w:val="00BB0563"/>
    <w:rsid w:val="00BB0D45"/>
    <w:rsid w:val="00BB15FB"/>
    <w:rsid w:val="00BB2016"/>
    <w:rsid w:val="00BB2EC1"/>
    <w:rsid w:val="00BB3337"/>
    <w:rsid w:val="00BB3E8B"/>
    <w:rsid w:val="00BB68A2"/>
    <w:rsid w:val="00BB68CF"/>
    <w:rsid w:val="00BC1BB4"/>
    <w:rsid w:val="00BC1F66"/>
    <w:rsid w:val="00BC349B"/>
    <w:rsid w:val="00BC365D"/>
    <w:rsid w:val="00BC37D9"/>
    <w:rsid w:val="00BC3855"/>
    <w:rsid w:val="00BC4883"/>
    <w:rsid w:val="00BC4AAF"/>
    <w:rsid w:val="00BC53E4"/>
    <w:rsid w:val="00BC5B71"/>
    <w:rsid w:val="00BC5E8A"/>
    <w:rsid w:val="00BC6617"/>
    <w:rsid w:val="00BC66B6"/>
    <w:rsid w:val="00BC6E14"/>
    <w:rsid w:val="00BC715C"/>
    <w:rsid w:val="00BC766C"/>
    <w:rsid w:val="00BC7965"/>
    <w:rsid w:val="00BC7F1D"/>
    <w:rsid w:val="00BD0C3E"/>
    <w:rsid w:val="00BD18FC"/>
    <w:rsid w:val="00BD2830"/>
    <w:rsid w:val="00BD2936"/>
    <w:rsid w:val="00BD4A5E"/>
    <w:rsid w:val="00BD633A"/>
    <w:rsid w:val="00BD6F88"/>
    <w:rsid w:val="00BD7B9E"/>
    <w:rsid w:val="00BE0215"/>
    <w:rsid w:val="00BE028F"/>
    <w:rsid w:val="00BE054C"/>
    <w:rsid w:val="00BE1E84"/>
    <w:rsid w:val="00BE2D45"/>
    <w:rsid w:val="00BE2DE8"/>
    <w:rsid w:val="00BE2F26"/>
    <w:rsid w:val="00BE2FC6"/>
    <w:rsid w:val="00BE3082"/>
    <w:rsid w:val="00BE4664"/>
    <w:rsid w:val="00BE4F30"/>
    <w:rsid w:val="00BE5675"/>
    <w:rsid w:val="00BE6EFA"/>
    <w:rsid w:val="00BE784E"/>
    <w:rsid w:val="00BE7F3D"/>
    <w:rsid w:val="00BF012A"/>
    <w:rsid w:val="00BF05AA"/>
    <w:rsid w:val="00BF10E3"/>
    <w:rsid w:val="00BF29FB"/>
    <w:rsid w:val="00BF327B"/>
    <w:rsid w:val="00BF344A"/>
    <w:rsid w:val="00BF37D0"/>
    <w:rsid w:val="00BF3A3B"/>
    <w:rsid w:val="00BF525A"/>
    <w:rsid w:val="00BF52A7"/>
    <w:rsid w:val="00BF5403"/>
    <w:rsid w:val="00BF5E6E"/>
    <w:rsid w:val="00BF6422"/>
    <w:rsid w:val="00BF6438"/>
    <w:rsid w:val="00BF723B"/>
    <w:rsid w:val="00BF7F04"/>
    <w:rsid w:val="00C004F9"/>
    <w:rsid w:val="00C01BF4"/>
    <w:rsid w:val="00C034D4"/>
    <w:rsid w:val="00C03704"/>
    <w:rsid w:val="00C03F61"/>
    <w:rsid w:val="00C04784"/>
    <w:rsid w:val="00C0492F"/>
    <w:rsid w:val="00C04E2C"/>
    <w:rsid w:val="00C050AE"/>
    <w:rsid w:val="00C05E13"/>
    <w:rsid w:val="00C06692"/>
    <w:rsid w:val="00C06B5F"/>
    <w:rsid w:val="00C078C3"/>
    <w:rsid w:val="00C0791A"/>
    <w:rsid w:val="00C07B66"/>
    <w:rsid w:val="00C07DF2"/>
    <w:rsid w:val="00C109F4"/>
    <w:rsid w:val="00C10C77"/>
    <w:rsid w:val="00C1130C"/>
    <w:rsid w:val="00C1146D"/>
    <w:rsid w:val="00C116A2"/>
    <w:rsid w:val="00C1250C"/>
    <w:rsid w:val="00C12F0C"/>
    <w:rsid w:val="00C144A1"/>
    <w:rsid w:val="00C14D57"/>
    <w:rsid w:val="00C155F7"/>
    <w:rsid w:val="00C1571C"/>
    <w:rsid w:val="00C16644"/>
    <w:rsid w:val="00C166EC"/>
    <w:rsid w:val="00C16AA7"/>
    <w:rsid w:val="00C16DE6"/>
    <w:rsid w:val="00C16F76"/>
    <w:rsid w:val="00C20210"/>
    <w:rsid w:val="00C21A15"/>
    <w:rsid w:val="00C2460A"/>
    <w:rsid w:val="00C24CC4"/>
    <w:rsid w:val="00C2514F"/>
    <w:rsid w:val="00C25392"/>
    <w:rsid w:val="00C26167"/>
    <w:rsid w:val="00C26A42"/>
    <w:rsid w:val="00C272C4"/>
    <w:rsid w:val="00C27591"/>
    <w:rsid w:val="00C30389"/>
    <w:rsid w:val="00C30950"/>
    <w:rsid w:val="00C31279"/>
    <w:rsid w:val="00C31D36"/>
    <w:rsid w:val="00C31E28"/>
    <w:rsid w:val="00C31E8C"/>
    <w:rsid w:val="00C31FA5"/>
    <w:rsid w:val="00C3235F"/>
    <w:rsid w:val="00C32659"/>
    <w:rsid w:val="00C3322B"/>
    <w:rsid w:val="00C3336B"/>
    <w:rsid w:val="00C336A8"/>
    <w:rsid w:val="00C3482A"/>
    <w:rsid w:val="00C34D55"/>
    <w:rsid w:val="00C35003"/>
    <w:rsid w:val="00C357B4"/>
    <w:rsid w:val="00C35879"/>
    <w:rsid w:val="00C367C3"/>
    <w:rsid w:val="00C36C79"/>
    <w:rsid w:val="00C37297"/>
    <w:rsid w:val="00C37310"/>
    <w:rsid w:val="00C40D44"/>
    <w:rsid w:val="00C40E94"/>
    <w:rsid w:val="00C4174E"/>
    <w:rsid w:val="00C41877"/>
    <w:rsid w:val="00C4257C"/>
    <w:rsid w:val="00C425FD"/>
    <w:rsid w:val="00C429D7"/>
    <w:rsid w:val="00C42E66"/>
    <w:rsid w:val="00C430BE"/>
    <w:rsid w:val="00C43792"/>
    <w:rsid w:val="00C43C27"/>
    <w:rsid w:val="00C43F78"/>
    <w:rsid w:val="00C4583B"/>
    <w:rsid w:val="00C4609F"/>
    <w:rsid w:val="00C465B8"/>
    <w:rsid w:val="00C465CF"/>
    <w:rsid w:val="00C46C63"/>
    <w:rsid w:val="00C47617"/>
    <w:rsid w:val="00C47824"/>
    <w:rsid w:val="00C51C79"/>
    <w:rsid w:val="00C530F5"/>
    <w:rsid w:val="00C53571"/>
    <w:rsid w:val="00C5363E"/>
    <w:rsid w:val="00C53CB4"/>
    <w:rsid w:val="00C53E4D"/>
    <w:rsid w:val="00C541DE"/>
    <w:rsid w:val="00C5476C"/>
    <w:rsid w:val="00C550A5"/>
    <w:rsid w:val="00C55B81"/>
    <w:rsid w:val="00C56250"/>
    <w:rsid w:val="00C57495"/>
    <w:rsid w:val="00C60B72"/>
    <w:rsid w:val="00C6112F"/>
    <w:rsid w:val="00C61210"/>
    <w:rsid w:val="00C614A4"/>
    <w:rsid w:val="00C61699"/>
    <w:rsid w:val="00C61EFA"/>
    <w:rsid w:val="00C6211F"/>
    <w:rsid w:val="00C6230A"/>
    <w:rsid w:val="00C63000"/>
    <w:rsid w:val="00C637E4"/>
    <w:rsid w:val="00C64563"/>
    <w:rsid w:val="00C6506F"/>
    <w:rsid w:val="00C65572"/>
    <w:rsid w:val="00C66575"/>
    <w:rsid w:val="00C67175"/>
    <w:rsid w:val="00C70091"/>
    <w:rsid w:val="00C704AA"/>
    <w:rsid w:val="00C71540"/>
    <w:rsid w:val="00C72881"/>
    <w:rsid w:val="00C73345"/>
    <w:rsid w:val="00C738D6"/>
    <w:rsid w:val="00C74114"/>
    <w:rsid w:val="00C7474C"/>
    <w:rsid w:val="00C74A3B"/>
    <w:rsid w:val="00C75F3F"/>
    <w:rsid w:val="00C7637A"/>
    <w:rsid w:val="00C77109"/>
    <w:rsid w:val="00C77911"/>
    <w:rsid w:val="00C77BB8"/>
    <w:rsid w:val="00C80C1A"/>
    <w:rsid w:val="00C81024"/>
    <w:rsid w:val="00C819B9"/>
    <w:rsid w:val="00C82678"/>
    <w:rsid w:val="00C83875"/>
    <w:rsid w:val="00C841E2"/>
    <w:rsid w:val="00C8518F"/>
    <w:rsid w:val="00C8540F"/>
    <w:rsid w:val="00C85903"/>
    <w:rsid w:val="00C85CDF"/>
    <w:rsid w:val="00C870B7"/>
    <w:rsid w:val="00C872D9"/>
    <w:rsid w:val="00C87C90"/>
    <w:rsid w:val="00C915DB"/>
    <w:rsid w:val="00C91B56"/>
    <w:rsid w:val="00C9222F"/>
    <w:rsid w:val="00C934F2"/>
    <w:rsid w:val="00C93EC1"/>
    <w:rsid w:val="00C95138"/>
    <w:rsid w:val="00C95931"/>
    <w:rsid w:val="00C975A5"/>
    <w:rsid w:val="00CA02D6"/>
    <w:rsid w:val="00CA0384"/>
    <w:rsid w:val="00CA0D96"/>
    <w:rsid w:val="00CA0FB3"/>
    <w:rsid w:val="00CA16AC"/>
    <w:rsid w:val="00CA2477"/>
    <w:rsid w:val="00CA2829"/>
    <w:rsid w:val="00CA2DE6"/>
    <w:rsid w:val="00CA375B"/>
    <w:rsid w:val="00CA3808"/>
    <w:rsid w:val="00CA48EB"/>
    <w:rsid w:val="00CA4CBA"/>
    <w:rsid w:val="00CA51D4"/>
    <w:rsid w:val="00CA56C8"/>
    <w:rsid w:val="00CA57F3"/>
    <w:rsid w:val="00CA5BE9"/>
    <w:rsid w:val="00CA6167"/>
    <w:rsid w:val="00CA673A"/>
    <w:rsid w:val="00CA68DE"/>
    <w:rsid w:val="00CA6BBC"/>
    <w:rsid w:val="00CA6FAF"/>
    <w:rsid w:val="00CA71DA"/>
    <w:rsid w:val="00CA765C"/>
    <w:rsid w:val="00CB02AE"/>
    <w:rsid w:val="00CB0BDC"/>
    <w:rsid w:val="00CB123A"/>
    <w:rsid w:val="00CB2AC1"/>
    <w:rsid w:val="00CB2DB2"/>
    <w:rsid w:val="00CB52E3"/>
    <w:rsid w:val="00CB52F0"/>
    <w:rsid w:val="00CB53BC"/>
    <w:rsid w:val="00CB55C0"/>
    <w:rsid w:val="00CB6311"/>
    <w:rsid w:val="00CB65F3"/>
    <w:rsid w:val="00CB66A2"/>
    <w:rsid w:val="00CB776A"/>
    <w:rsid w:val="00CC0214"/>
    <w:rsid w:val="00CC0665"/>
    <w:rsid w:val="00CC0B3F"/>
    <w:rsid w:val="00CC1EE5"/>
    <w:rsid w:val="00CC2A43"/>
    <w:rsid w:val="00CC2FC7"/>
    <w:rsid w:val="00CC3869"/>
    <w:rsid w:val="00CC393A"/>
    <w:rsid w:val="00CC3FFD"/>
    <w:rsid w:val="00CC414C"/>
    <w:rsid w:val="00CC5D77"/>
    <w:rsid w:val="00CC784A"/>
    <w:rsid w:val="00CC7CFA"/>
    <w:rsid w:val="00CD00EE"/>
    <w:rsid w:val="00CD0329"/>
    <w:rsid w:val="00CD0AF2"/>
    <w:rsid w:val="00CD0B88"/>
    <w:rsid w:val="00CD14FD"/>
    <w:rsid w:val="00CD21F6"/>
    <w:rsid w:val="00CD27CA"/>
    <w:rsid w:val="00CD398A"/>
    <w:rsid w:val="00CD442A"/>
    <w:rsid w:val="00CD48B5"/>
    <w:rsid w:val="00CD4AEA"/>
    <w:rsid w:val="00CD5777"/>
    <w:rsid w:val="00CD5C7E"/>
    <w:rsid w:val="00CD70A2"/>
    <w:rsid w:val="00CD7310"/>
    <w:rsid w:val="00CD75CB"/>
    <w:rsid w:val="00CD7F84"/>
    <w:rsid w:val="00CE0B15"/>
    <w:rsid w:val="00CE1667"/>
    <w:rsid w:val="00CE1D13"/>
    <w:rsid w:val="00CE364A"/>
    <w:rsid w:val="00CE3A90"/>
    <w:rsid w:val="00CE3B6F"/>
    <w:rsid w:val="00CE4200"/>
    <w:rsid w:val="00CE4301"/>
    <w:rsid w:val="00CE47F4"/>
    <w:rsid w:val="00CE4DB9"/>
    <w:rsid w:val="00CE61C9"/>
    <w:rsid w:val="00CE6E60"/>
    <w:rsid w:val="00CE78B4"/>
    <w:rsid w:val="00CE794B"/>
    <w:rsid w:val="00CE7E10"/>
    <w:rsid w:val="00CF0FA7"/>
    <w:rsid w:val="00CF1051"/>
    <w:rsid w:val="00CF1146"/>
    <w:rsid w:val="00CF17AD"/>
    <w:rsid w:val="00CF17E5"/>
    <w:rsid w:val="00CF19CE"/>
    <w:rsid w:val="00CF2014"/>
    <w:rsid w:val="00CF2543"/>
    <w:rsid w:val="00CF25EC"/>
    <w:rsid w:val="00CF26DE"/>
    <w:rsid w:val="00CF33F6"/>
    <w:rsid w:val="00CF41C5"/>
    <w:rsid w:val="00CF4B4E"/>
    <w:rsid w:val="00CF4EDB"/>
    <w:rsid w:val="00CF5426"/>
    <w:rsid w:val="00CF599C"/>
    <w:rsid w:val="00CF5C72"/>
    <w:rsid w:val="00CF5E90"/>
    <w:rsid w:val="00CF6763"/>
    <w:rsid w:val="00CF68DE"/>
    <w:rsid w:val="00CF7055"/>
    <w:rsid w:val="00CF7AAA"/>
    <w:rsid w:val="00CF7EF1"/>
    <w:rsid w:val="00D009B6"/>
    <w:rsid w:val="00D00FAC"/>
    <w:rsid w:val="00D013A8"/>
    <w:rsid w:val="00D017F2"/>
    <w:rsid w:val="00D02EC5"/>
    <w:rsid w:val="00D02FD8"/>
    <w:rsid w:val="00D039E3"/>
    <w:rsid w:val="00D046ED"/>
    <w:rsid w:val="00D05574"/>
    <w:rsid w:val="00D05769"/>
    <w:rsid w:val="00D05A8F"/>
    <w:rsid w:val="00D05BA6"/>
    <w:rsid w:val="00D062FC"/>
    <w:rsid w:val="00D06F23"/>
    <w:rsid w:val="00D07CBB"/>
    <w:rsid w:val="00D07FA5"/>
    <w:rsid w:val="00D105D2"/>
    <w:rsid w:val="00D10CE7"/>
    <w:rsid w:val="00D10E61"/>
    <w:rsid w:val="00D10F71"/>
    <w:rsid w:val="00D1169A"/>
    <w:rsid w:val="00D11F27"/>
    <w:rsid w:val="00D127D5"/>
    <w:rsid w:val="00D13026"/>
    <w:rsid w:val="00D13AA7"/>
    <w:rsid w:val="00D13BEB"/>
    <w:rsid w:val="00D13CC4"/>
    <w:rsid w:val="00D156B7"/>
    <w:rsid w:val="00D15ED1"/>
    <w:rsid w:val="00D16181"/>
    <w:rsid w:val="00D1668F"/>
    <w:rsid w:val="00D16854"/>
    <w:rsid w:val="00D16ED0"/>
    <w:rsid w:val="00D16F13"/>
    <w:rsid w:val="00D17E4D"/>
    <w:rsid w:val="00D17FB0"/>
    <w:rsid w:val="00D2133A"/>
    <w:rsid w:val="00D21489"/>
    <w:rsid w:val="00D214F9"/>
    <w:rsid w:val="00D21B5A"/>
    <w:rsid w:val="00D21E32"/>
    <w:rsid w:val="00D22020"/>
    <w:rsid w:val="00D2268C"/>
    <w:rsid w:val="00D2331A"/>
    <w:rsid w:val="00D25101"/>
    <w:rsid w:val="00D269B7"/>
    <w:rsid w:val="00D269C0"/>
    <w:rsid w:val="00D31A9A"/>
    <w:rsid w:val="00D3250B"/>
    <w:rsid w:val="00D32702"/>
    <w:rsid w:val="00D32EDD"/>
    <w:rsid w:val="00D332D9"/>
    <w:rsid w:val="00D334E5"/>
    <w:rsid w:val="00D33BFA"/>
    <w:rsid w:val="00D347E9"/>
    <w:rsid w:val="00D34D46"/>
    <w:rsid w:val="00D36781"/>
    <w:rsid w:val="00D36EE2"/>
    <w:rsid w:val="00D375D8"/>
    <w:rsid w:val="00D41219"/>
    <w:rsid w:val="00D415E8"/>
    <w:rsid w:val="00D41A53"/>
    <w:rsid w:val="00D42305"/>
    <w:rsid w:val="00D42980"/>
    <w:rsid w:val="00D42FDB"/>
    <w:rsid w:val="00D435DD"/>
    <w:rsid w:val="00D4421A"/>
    <w:rsid w:val="00D44FAC"/>
    <w:rsid w:val="00D453C5"/>
    <w:rsid w:val="00D45411"/>
    <w:rsid w:val="00D46657"/>
    <w:rsid w:val="00D47074"/>
    <w:rsid w:val="00D501B9"/>
    <w:rsid w:val="00D504BE"/>
    <w:rsid w:val="00D523E3"/>
    <w:rsid w:val="00D5341D"/>
    <w:rsid w:val="00D53603"/>
    <w:rsid w:val="00D539B3"/>
    <w:rsid w:val="00D54E56"/>
    <w:rsid w:val="00D55531"/>
    <w:rsid w:val="00D561A6"/>
    <w:rsid w:val="00D56263"/>
    <w:rsid w:val="00D56611"/>
    <w:rsid w:val="00D57110"/>
    <w:rsid w:val="00D575A3"/>
    <w:rsid w:val="00D57ECC"/>
    <w:rsid w:val="00D57FF0"/>
    <w:rsid w:val="00D60330"/>
    <w:rsid w:val="00D60B7C"/>
    <w:rsid w:val="00D60BF2"/>
    <w:rsid w:val="00D61894"/>
    <w:rsid w:val="00D6243C"/>
    <w:rsid w:val="00D62BA2"/>
    <w:rsid w:val="00D631EF"/>
    <w:rsid w:val="00D63733"/>
    <w:rsid w:val="00D63C72"/>
    <w:rsid w:val="00D6485C"/>
    <w:rsid w:val="00D64C61"/>
    <w:rsid w:val="00D66FDF"/>
    <w:rsid w:val="00D70210"/>
    <w:rsid w:val="00D70415"/>
    <w:rsid w:val="00D70E63"/>
    <w:rsid w:val="00D716E7"/>
    <w:rsid w:val="00D71CED"/>
    <w:rsid w:val="00D72081"/>
    <w:rsid w:val="00D74033"/>
    <w:rsid w:val="00D743B1"/>
    <w:rsid w:val="00D7580E"/>
    <w:rsid w:val="00D75E94"/>
    <w:rsid w:val="00D762BB"/>
    <w:rsid w:val="00D76D1E"/>
    <w:rsid w:val="00D76F7E"/>
    <w:rsid w:val="00D80071"/>
    <w:rsid w:val="00D806D6"/>
    <w:rsid w:val="00D814F2"/>
    <w:rsid w:val="00D81AE1"/>
    <w:rsid w:val="00D81E26"/>
    <w:rsid w:val="00D82410"/>
    <w:rsid w:val="00D83177"/>
    <w:rsid w:val="00D84DFF"/>
    <w:rsid w:val="00D860CF"/>
    <w:rsid w:val="00D873A3"/>
    <w:rsid w:val="00D874BA"/>
    <w:rsid w:val="00D90904"/>
    <w:rsid w:val="00D90D39"/>
    <w:rsid w:val="00D91C7C"/>
    <w:rsid w:val="00D91D8C"/>
    <w:rsid w:val="00D9324B"/>
    <w:rsid w:val="00D95A4D"/>
    <w:rsid w:val="00D95A6A"/>
    <w:rsid w:val="00D960E3"/>
    <w:rsid w:val="00D96D57"/>
    <w:rsid w:val="00D96DD3"/>
    <w:rsid w:val="00D9720B"/>
    <w:rsid w:val="00D978BB"/>
    <w:rsid w:val="00D97D6D"/>
    <w:rsid w:val="00DA0211"/>
    <w:rsid w:val="00DA099A"/>
    <w:rsid w:val="00DA0E70"/>
    <w:rsid w:val="00DA2A69"/>
    <w:rsid w:val="00DA398C"/>
    <w:rsid w:val="00DA442C"/>
    <w:rsid w:val="00DA5405"/>
    <w:rsid w:val="00DA5808"/>
    <w:rsid w:val="00DA6445"/>
    <w:rsid w:val="00DA70E9"/>
    <w:rsid w:val="00DB02F5"/>
    <w:rsid w:val="00DB0499"/>
    <w:rsid w:val="00DB0881"/>
    <w:rsid w:val="00DB08CE"/>
    <w:rsid w:val="00DB0C04"/>
    <w:rsid w:val="00DB20D6"/>
    <w:rsid w:val="00DB25F6"/>
    <w:rsid w:val="00DB271E"/>
    <w:rsid w:val="00DB3A23"/>
    <w:rsid w:val="00DB3B93"/>
    <w:rsid w:val="00DB434A"/>
    <w:rsid w:val="00DB465D"/>
    <w:rsid w:val="00DB4788"/>
    <w:rsid w:val="00DB482B"/>
    <w:rsid w:val="00DB4B28"/>
    <w:rsid w:val="00DB4CB3"/>
    <w:rsid w:val="00DB4D7E"/>
    <w:rsid w:val="00DB586F"/>
    <w:rsid w:val="00DB5B3F"/>
    <w:rsid w:val="00DB6026"/>
    <w:rsid w:val="00DB6CA7"/>
    <w:rsid w:val="00DB6E9D"/>
    <w:rsid w:val="00DB7D25"/>
    <w:rsid w:val="00DC0BA3"/>
    <w:rsid w:val="00DC136B"/>
    <w:rsid w:val="00DC19F1"/>
    <w:rsid w:val="00DC2360"/>
    <w:rsid w:val="00DC2766"/>
    <w:rsid w:val="00DC2D6B"/>
    <w:rsid w:val="00DC2D9A"/>
    <w:rsid w:val="00DC304F"/>
    <w:rsid w:val="00DC343F"/>
    <w:rsid w:val="00DC3C9D"/>
    <w:rsid w:val="00DC3F31"/>
    <w:rsid w:val="00DC3F95"/>
    <w:rsid w:val="00DC407C"/>
    <w:rsid w:val="00DC41D1"/>
    <w:rsid w:val="00DC4841"/>
    <w:rsid w:val="00DC513D"/>
    <w:rsid w:val="00DC53E1"/>
    <w:rsid w:val="00DC5EC2"/>
    <w:rsid w:val="00DC63BA"/>
    <w:rsid w:val="00DC6A96"/>
    <w:rsid w:val="00DC7A39"/>
    <w:rsid w:val="00DD08E3"/>
    <w:rsid w:val="00DD0AD1"/>
    <w:rsid w:val="00DD128E"/>
    <w:rsid w:val="00DD16D1"/>
    <w:rsid w:val="00DD1EF8"/>
    <w:rsid w:val="00DD25D9"/>
    <w:rsid w:val="00DD2883"/>
    <w:rsid w:val="00DD2894"/>
    <w:rsid w:val="00DD3038"/>
    <w:rsid w:val="00DD3649"/>
    <w:rsid w:val="00DD39B7"/>
    <w:rsid w:val="00DD59A3"/>
    <w:rsid w:val="00DD5E9A"/>
    <w:rsid w:val="00DD678F"/>
    <w:rsid w:val="00DD78DB"/>
    <w:rsid w:val="00DD7BCF"/>
    <w:rsid w:val="00DD7D16"/>
    <w:rsid w:val="00DD7DEC"/>
    <w:rsid w:val="00DD7F69"/>
    <w:rsid w:val="00DE037A"/>
    <w:rsid w:val="00DE06CE"/>
    <w:rsid w:val="00DE0FF0"/>
    <w:rsid w:val="00DE2389"/>
    <w:rsid w:val="00DE2694"/>
    <w:rsid w:val="00DE3B63"/>
    <w:rsid w:val="00DE5742"/>
    <w:rsid w:val="00DE5EE2"/>
    <w:rsid w:val="00DE6034"/>
    <w:rsid w:val="00DE62F7"/>
    <w:rsid w:val="00DE6348"/>
    <w:rsid w:val="00DE66D8"/>
    <w:rsid w:val="00DE6A4E"/>
    <w:rsid w:val="00DE7293"/>
    <w:rsid w:val="00DE7A03"/>
    <w:rsid w:val="00DF00FC"/>
    <w:rsid w:val="00DF08B9"/>
    <w:rsid w:val="00DF106D"/>
    <w:rsid w:val="00DF36A5"/>
    <w:rsid w:val="00DF38BD"/>
    <w:rsid w:val="00DF4A05"/>
    <w:rsid w:val="00DF4A87"/>
    <w:rsid w:val="00DF5971"/>
    <w:rsid w:val="00DF6439"/>
    <w:rsid w:val="00DF6834"/>
    <w:rsid w:val="00DF6C43"/>
    <w:rsid w:val="00DF6C4D"/>
    <w:rsid w:val="00DF71E1"/>
    <w:rsid w:val="00DF748D"/>
    <w:rsid w:val="00E00B1D"/>
    <w:rsid w:val="00E0126A"/>
    <w:rsid w:val="00E013BA"/>
    <w:rsid w:val="00E022AC"/>
    <w:rsid w:val="00E02439"/>
    <w:rsid w:val="00E030F4"/>
    <w:rsid w:val="00E03333"/>
    <w:rsid w:val="00E03F00"/>
    <w:rsid w:val="00E04064"/>
    <w:rsid w:val="00E040D7"/>
    <w:rsid w:val="00E043A7"/>
    <w:rsid w:val="00E04D7B"/>
    <w:rsid w:val="00E05519"/>
    <w:rsid w:val="00E059FC"/>
    <w:rsid w:val="00E05EEB"/>
    <w:rsid w:val="00E05FA6"/>
    <w:rsid w:val="00E06916"/>
    <w:rsid w:val="00E109D6"/>
    <w:rsid w:val="00E10DB3"/>
    <w:rsid w:val="00E10E2D"/>
    <w:rsid w:val="00E11879"/>
    <w:rsid w:val="00E12CBB"/>
    <w:rsid w:val="00E158A4"/>
    <w:rsid w:val="00E16988"/>
    <w:rsid w:val="00E16A32"/>
    <w:rsid w:val="00E172D5"/>
    <w:rsid w:val="00E1791F"/>
    <w:rsid w:val="00E17B84"/>
    <w:rsid w:val="00E17C84"/>
    <w:rsid w:val="00E20D21"/>
    <w:rsid w:val="00E2206B"/>
    <w:rsid w:val="00E22CDD"/>
    <w:rsid w:val="00E22CF1"/>
    <w:rsid w:val="00E24D9A"/>
    <w:rsid w:val="00E25B92"/>
    <w:rsid w:val="00E25BAD"/>
    <w:rsid w:val="00E260F4"/>
    <w:rsid w:val="00E26364"/>
    <w:rsid w:val="00E2638E"/>
    <w:rsid w:val="00E268BE"/>
    <w:rsid w:val="00E26A30"/>
    <w:rsid w:val="00E26F6E"/>
    <w:rsid w:val="00E26FF1"/>
    <w:rsid w:val="00E27AC5"/>
    <w:rsid w:val="00E27D3B"/>
    <w:rsid w:val="00E27D41"/>
    <w:rsid w:val="00E30CD9"/>
    <w:rsid w:val="00E31052"/>
    <w:rsid w:val="00E31254"/>
    <w:rsid w:val="00E319E1"/>
    <w:rsid w:val="00E3251A"/>
    <w:rsid w:val="00E32994"/>
    <w:rsid w:val="00E32AA4"/>
    <w:rsid w:val="00E32CA2"/>
    <w:rsid w:val="00E33108"/>
    <w:rsid w:val="00E33B4D"/>
    <w:rsid w:val="00E33F69"/>
    <w:rsid w:val="00E34E90"/>
    <w:rsid w:val="00E354EA"/>
    <w:rsid w:val="00E35C45"/>
    <w:rsid w:val="00E3659D"/>
    <w:rsid w:val="00E36D88"/>
    <w:rsid w:val="00E371BD"/>
    <w:rsid w:val="00E402D5"/>
    <w:rsid w:val="00E404C7"/>
    <w:rsid w:val="00E40BD6"/>
    <w:rsid w:val="00E410F3"/>
    <w:rsid w:val="00E41743"/>
    <w:rsid w:val="00E41882"/>
    <w:rsid w:val="00E41D29"/>
    <w:rsid w:val="00E41F93"/>
    <w:rsid w:val="00E42BE8"/>
    <w:rsid w:val="00E42F48"/>
    <w:rsid w:val="00E432D7"/>
    <w:rsid w:val="00E4333C"/>
    <w:rsid w:val="00E43580"/>
    <w:rsid w:val="00E44DDA"/>
    <w:rsid w:val="00E45182"/>
    <w:rsid w:val="00E45359"/>
    <w:rsid w:val="00E45850"/>
    <w:rsid w:val="00E47A31"/>
    <w:rsid w:val="00E511A3"/>
    <w:rsid w:val="00E5156B"/>
    <w:rsid w:val="00E518A9"/>
    <w:rsid w:val="00E51B5E"/>
    <w:rsid w:val="00E52DAC"/>
    <w:rsid w:val="00E543A6"/>
    <w:rsid w:val="00E54762"/>
    <w:rsid w:val="00E5539B"/>
    <w:rsid w:val="00E55E12"/>
    <w:rsid w:val="00E56520"/>
    <w:rsid w:val="00E5752D"/>
    <w:rsid w:val="00E57950"/>
    <w:rsid w:val="00E60BBF"/>
    <w:rsid w:val="00E614AB"/>
    <w:rsid w:val="00E623AD"/>
    <w:rsid w:val="00E62605"/>
    <w:rsid w:val="00E6289D"/>
    <w:rsid w:val="00E62E18"/>
    <w:rsid w:val="00E63027"/>
    <w:rsid w:val="00E631C4"/>
    <w:rsid w:val="00E633BA"/>
    <w:rsid w:val="00E637E8"/>
    <w:rsid w:val="00E63A04"/>
    <w:rsid w:val="00E63D70"/>
    <w:rsid w:val="00E63F43"/>
    <w:rsid w:val="00E6431F"/>
    <w:rsid w:val="00E6437B"/>
    <w:rsid w:val="00E64575"/>
    <w:rsid w:val="00E6463F"/>
    <w:rsid w:val="00E652E8"/>
    <w:rsid w:val="00E6577D"/>
    <w:rsid w:val="00E65BAB"/>
    <w:rsid w:val="00E65C51"/>
    <w:rsid w:val="00E65FAE"/>
    <w:rsid w:val="00E661D8"/>
    <w:rsid w:val="00E662A7"/>
    <w:rsid w:val="00E666BC"/>
    <w:rsid w:val="00E66B74"/>
    <w:rsid w:val="00E67282"/>
    <w:rsid w:val="00E6736D"/>
    <w:rsid w:val="00E67565"/>
    <w:rsid w:val="00E6762A"/>
    <w:rsid w:val="00E71E95"/>
    <w:rsid w:val="00E721A9"/>
    <w:rsid w:val="00E722DB"/>
    <w:rsid w:val="00E722F4"/>
    <w:rsid w:val="00E7311A"/>
    <w:rsid w:val="00E73F2C"/>
    <w:rsid w:val="00E75BBB"/>
    <w:rsid w:val="00E75CC3"/>
    <w:rsid w:val="00E7612A"/>
    <w:rsid w:val="00E76479"/>
    <w:rsid w:val="00E76710"/>
    <w:rsid w:val="00E76910"/>
    <w:rsid w:val="00E76A1D"/>
    <w:rsid w:val="00E76B2E"/>
    <w:rsid w:val="00E77628"/>
    <w:rsid w:val="00E77686"/>
    <w:rsid w:val="00E800ED"/>
    <w:rsid w:val="00E803FA"/>
    <w:rsid w:val="00E80470"/>
    <w:rsid w:val="00E807FF"/>
    <w:rsid w:val="00E8149D"/>
    <w:rsid w:val="00E814EA"/>
    <w:rsid w:val="00E82213"/>
    <w:rsid w:val="00E826C5"/>
    <w:rsid w:val="00E82702"/>
    <w:rsid w:val="00E82D72"/>
    <w:rsid w:val="00E83652"/>
    <w:rsid w:val="00E837A5"/>
    <w:rsid w:val="00E83972"/>
    <w:rsid w:val="00E84715"/>
    <w:rsid w:val="00E84819"/>
    <w:rsid w:val="00E851B4"/>
    <w:rsid w:val="00E856AB"/>
    <w:rsid w:val="00E85AFD"/>
    <w:rsid w:val="00E860FD"/>
    <w:rsid w:val="00E875AF"/>
    <w:rsid w:val="00E87606"/>
    <w:rsid w:val="00E908F4"/>
    <w:rsid w:val="00E9189B"/>
    <w:rsid w:val="00E91C1C"/>
    <w:rsid w:val="00E91F76"/>
    <w:rsid w:val="00E923F8"/>
    <w:rsid w:val="00E92BDC"/>
    <w:rsid w:val="00E932AA"/>
    <w:rsid w:val="00E9424C"/>
    <w:rsid w:val="00E94297"/>
    <w:rsid w:val="00E94F72"/>
    <w:rsid w:val="00E9516C"/>
    <w:rsid w:val="00E95A88"/>
    <w:rsid w:val="00E961C9"/>
    <w:rsid w:val="00E97034"/>
    <w:rsid w:val="00E97AE5"/>
    <w:rsid w:val="00E97E91"/>
    <w:rsid w:val="00EA0269"/>
    <w:rsid w:val="00EA0477"/>
    <w:rsid w:val="00EA04CA"/>
    <w:rsid w:val="00EA0F4B"/>
    <w:rsid w:val="00EA0F71"/>
    <w:rsid w:val="00EA1F78"/>
    <w:rsid w:val="00EA2810"/>
    <w:rsid w:val="00EA2AC7"/>
    <w:rsid w:val="00EA3066"/>
    <w:rsid w:val="00EA3A19"/>
    <w:rsid w:val="00EA3F98"/>
    <w:rsid w:val="00EA42EB"/>
    <w:rsid w:val="00EA4CA6"/>
    <w:rsid w:val="00EA5036"/>
    <w:rsid w:val="00EA54D2"/>
    <w:rsid w:val="00EA5568"/>
    <w:rsid w:val="00EA5609"/>
    <w:rsid w:val="00EA6861"/>
    <w:rsid w:val="00EB0BE3"/>
    <w:rsid w:val="00EB0DAB"/>
    <w:rsid w:val="00EB1968"/>
    <w:rsid w:val="00EB1BCB"/>
    <w:rsid w:val="00EB2260"/>
    <w:rsid w:val="00EB2268"/>
    <w:rsid w:val="00EB2CF2"/>
    <w:rsid w:val="00EB3BAE"/>
    <w:rsid w:val="00EB4450"/>
    <w:rsid w:val="00EB53A8"/>
    <w:rsid w:val="00EB55E7"/>
    <w:rsid w:val="00EB5CED"/>
    <w:rsid w:val="00EB6CBF"/>
    <w:rsid w:val="00EB7896"/>
    <w:rsid w:val="00EB7E95"/>
    <w:rsid w:val="00EC0FA9"/>
    <w:rsid w:val="00EC1175"/>
    <w:rsid w:val="00EC1ACB"/>
    <w:rsid w:val="00EC1C01"/>
    <w:rsid w:val="00EC21A0"/>
    <w:rsid w:val="00EC27E3"/>
    <w:rsid w:val="00EC480A"/>
    <w:rsid w:val="00EC4B49"/>
    <w:rsid w:val="00EC521E"/>
    <w:rsid w:val="00ED088E"/>
    <w:rsid w:val="00ED164D"/>
    <w:rsid w:val="00ED1F22"/>
    <w:rsid w:val="00ED2204"/>
    <w:rsid w:val="00ED2894"/>
    <w:rsid w:val="00ED3628"/>
    <w:rsid w:val="00ED39BA"/>
    <w:rsid w:val="00ED3ABA"/>
    <w:rsid w:val="00ED4BE3"/>
    <w:rsid w:val="00ED4C06"/>
    <w:rsid w:val="00ED533C"/>
    <w:rsid w:val="00ED60CA"/>
    <w:rsid w:val="00ED6144"/>
    <w:rsid w:val="00ED6C4F"/>
    <w:rsid w:val="00ED6EEA"/>
    <w:rsid w:val="00ED6F97"/>
    <w:rsid w:val="00ED7364"/>
    <w:rsid w:val="00ED7ACA"/>
    <w:rsid w:val="00EE051B"/>
    <w:rsid w:val="00EE0B91"/>
    <w:rsid w:val="00EE121A"/>
    <w:rsid w:val="00EE1A74"/>
    <w:rsid w:val="00EE2C25"/>
    <w:rsid w:val="00EE34B7"/>
    <w:rsid w:val="00EE36B4"/>
    <w:rsid w:val="00EE3EB5"/>
    <w:rsid w:val="00EE3FCB"/>
    <w:rsid w:val="00EE41FE"/>
    <w:rsid w:val="00EE42B2"/>
    <w:rsid w:val="00EE4B29"/>
    <w:rsid w:val="00EE4B50"/>
    <w:rsid w:val="00EE5313"/>
    <w:rsid w:val="00EE56C9"/>
    <w:rsid w:val="00EE6520"/>
    <w:rsid w:val="00EE741D"/>
    <w:rsid w:val="00EE777E"/>
    <w:rsid w:val="00EE7D0F"/>
    <w:rsid w:val="00EF0A59"/>
    <w:rsid w:val="00EF14C9"/>
    <w:rsid w:val="00EF15DF"/>
    <w:rsid w:val="00EF1EE5"/>
    <w:rsid w:val="00EF1FFC"/>
    <w:rsid w:val="00EF2159"/>
    <w:rsid w:val="00EF417B"/>
    <w:rsid w:val="00EF4493"/>
    <w:rsid w:val="00EF4C3D"/>
    <w:rsid w:val="00EF4F10"/>
    <w:rsid w:val="00EF5125"/>
    <w:rsid w:val="00EF7D01"/>
    <w:rsid w:val="00F00F0F"/>
    <w:rsid w:val="00F01496"/>
    <w:rsid w:val="00F02982"/>
    <w:rsid w:val="00F06BEC"/>
    <w:rsid w:val="00F0700F"/>
    <w:rsid w:val="00F07555"/>
    <w:rsid w:val="00F079FF"/>
    <w:rsid w:val="00F07D74"/>
    <w:rsid w:val="00F10C4F"/>
    <w:rsid w:val="00F10DA2"/>
    <w:rsid w:val="00F10F35"/>
    <w:rsid w:val="00F11423"/>
    <w:rsid w:val="00F11CED"/>
    <w:rsid w:val="00F129BD"/>
    <w:rsid w:val="00F12F7B"/>
    <w:rsid w:val="00F13395"/>
    <w:rsid w:val="00F1345F"/>
    <w:rsid w:val="00F13482"/>
    <w:rsid w:val="00F13A07"/>
    <w:rsid w:val="00F146FE"/>
    <w:rsid w:val="00F16299"/>
    <w:rsid w:val="00F162CF"/>
    <w:rsid w:val="00F168D3"/>
    <w:rsid w:val="00F1748F"/>
    <w:rsid w:val="00F177D1"/>
    <w:rsid w:val="00F205F8"/>
    <w:rsid w:val="00F206D3"/>
    <w:rsid w:val="00F209DA"/>
    <w:rsid w:val="00F210DD"/>
    <w:rsid w:val="00F23360"/>
    <w:rsid w:val="00F2461E"/>
    <w:rsid w:val="00F248D1"/>
    <w:rsid w:val="00F25B02"/>
    <w:rsid w:val="00F26003"/>
    <w:rsid w:val="00F2696E"/>
    <w:rsid w:val="00F26C6F"/>
    <w:rsid w:val="00F275C7"/>
    <w:rsid w:val="00F30195"/>
    <w:rsid w:val="00F30203"/>
    <w:rsid w:val="00F30FD9"/>
    <w:rsid w:val="00F31464"/>
    <w:rsid w:val="00F3191D"/>
    <w:rsid w:val="00F31CDF"/>
    <w:rsid w:val="00F329B7"/>
    <w:rsid w:val="00F33AA8"/>
    <w:rsid w:val="00F33D97"/>
    <w:rsid w:val="00F347AE"/>
    <w:rsid w:val="00F34ED7"/>
    <w:rsid w:val="00F35720"/>
    <w:rsid w:val="00F35B9E"/>
    <w:rsid w:val="00F37397"/>
    <w:rsid w:val="00F3763F"/>
    <w:rsid w:val="00F37EAD"/>
    <w:rsid w:val="00F40679"/>
    <w:rsid w:val="00F408AA"/>
    <w:rsid w:val="00F40DD7"/>
    <w:rsid w:val="00F410F0"/>
    <w:rsid w:val="00F412A7"/>
    <w:rsid w:val="00F4158B"/>
    <w:rsid w:val="00F417EE"/>
    <w:rsid w:val="00F42BC5"/>
    <w:rsid w:val="00F447F3"/>
    <w:rsid w:val="00F44A33"/>
    <w:rsid w:val="00F45A3E"/>
    <w:rsid w:val="00F45B19"/>
    <w:rsid w:val="00F504C6"/>
    <w:rsid w:val="00F509DC"/>
    <w:rsid w:val="00F5176E"/>
    <w:rsid w:val="00F521FA"/>
    <w:rsid w:val="00F5356C"/>
    <w:rsid w:val="00F53CA2"/>
    <w:rsid w:val="00F53DCA"/>
    <w:rsid w:val="00F54375"/>
    <w:rsid w:val="00F544B7"/>
    <w:rsid w:val="00F5462B"/>
    <w:rsid w:val="00F546EE"/>
    <w:rsid w:val="00F5568A"/>
    <w:rsid w:val="00F56540"/>
    <w:rsid w:val="00F60605"/>
    <w:rsid w:val="00F60DF5"/>
    <w:rsid w:val="00F61954"/>
    <w:rsid w:val="00F61D32"/>
    <w:rsid w:val="00F629FC"/>
    <w:rsid w:val="00F62EE5"/>
    <w:rsid w:val="00F63194"/>
    <w:rsid w:val="00F63359"/>
    <w:rsid w:val="00F63837"/>
    <w:rsid w:val="00F63DBD"/>
    <w:rsid w:val="00F63ECD"/>
    <w:rsid w:val="00F65CF3"/>
    <w:rsid w:val="00F66382"/>
    <w:rsid w:val="00F664FF"/>
    <w:rsid w:val="00F6666F"/>
    <w:rsid w:val="00F67379"/>
    <w:rsid w:val="00F71054"/>
    <w:rsid w:val="00F7137D"/>
    <w:rsid w:val="00F71607"/>
    <w:rsid w:val="00F71808"/>
    <w:rsid w:val="00F71A6E"/>
    <w:rsid w:val="00F72726"/>
    <w:rsid w:val="00F7278A"/>
    <w:rsid w:val="00F73C79"/>
    <w:rsid w:val="00F73D3D"/>
    <w:rsid w:val="00F74C24"/>
    <w:rsid w:val="00F74DDB"/>
    <w:rsid w:val="00F7501C"/>
    <w:rsid w:val="00F76380"/>
    <w:rsid w:val="00F779C5"/>
    <w:rsid w:val="00F77F34"/>
    <w:rsid w:val="00F806DC"/>
    <w:rsid w:val="00F81EF9"/>
    <w:rsid w:val="00F8269A"/>
    <w:rsid w:val="00F82BA3"/>
    <w:rsid w:val="00F83634"/>
    <w:rsid w:val="00F84455"/>
    <w:rsid w:val="00F849EA"/>
    <w:rsid w:val="00F84D45"/>
    <w:rsid w:val="00F8575F"/>
    <w:rsid w:val="00F85876"/>
    <w:rsid w:val="00F85DEB"/>
    <w:rsid w:val="00F8679B"/>
    <w:rsid w:val="00F87BBE"/>
    <w:rsid w:val="00F905EC"/>
    <w:rsid w:val="00F91308"/>
    <w:rsid w:val="00F91473"/>
    <w:rsid w:val="00F91DEB"/>
    <w:rsid w:val="00F91EDF"/>
    <w:rsid w:val="00F9212A"/>
    <w:rsid w:val="00F9283D"/>
    <w:rsid w:val="00F93BF4"/>
    <w:rsid w:val="00F9410C"/>
    <w:rsid w:val="00F9436A"/>
    <w:rsid w:val="00F94AA4"/>
    <w:rsid w:val="00F96137"/>
    <w:rsid w:val="00F96FBF"/>
    <w:rsid w:val="00F970BA"/>
    <w:rsid w:val="00F978EA"/>
    <w:rsid w:val="00F97B11"/>
    <w:rsid w:val="00F97DA8"/>
    <w:rsid w:val="00FA055B"/>
    <w:rsid w:val="00FA0801"/>
    <w:rsid w:val="00FA140D"/>
    <w:rsid w:val="00FA153B"/>
    <w:rsid w:val="00FA1733"/>
    <w:rsid w:val="00FA1FFA"/>
    <w:rsid w:val="00FA2377"/>
    <w:rsid w:val="00FA2546"/>
    <w:rsid w:val="00FA2E44"/>
    <w:rsid w:val="00FA2FE2"/>
    <w:rsid w:val="00FA3653"/>
    <w:rsid w:val="00FA3DAE"/>
    <w:rsid w:val="00FA3E4E"/>
    <w:rsid w:val="00FA40F7"/>
    <w:rsid w:val="00FA4358"/>
    <w:rsid w:val="00FA471D"/>
    <w:rsid w:val="00FA534B"/>
    <w:rsid w:val="00FA561C"/>
    <w:rsid w:val="00FA6073"/>
    <w:rsid w:val="00FA6325"/>
    <w:rsid w:val="00FA644B"/>
    <w:rsid w:val="00FA6F0E"/>
    <w:rsid w:val="00FA78BD"/>
    <w:rsid w:val="00FB13E9"/>
    <w:rsid w:val="00FB155A"/>
    <w:rsid w:val="00FB3462"/>
    <w:rsid w:val="00FB3485"/>
    <w:rsid w:val="00FB45C1"/>
    <w:rsid w:val="00FB460B"/>
    <w:rsid w:val="00FB4672"/>
    <w:rsid w:val="00FB4E2D"/>
    <w:rsid w:val="00FB4FCB"/>
    <w:rsid w:val="00FB564F"/>
    <w:rsid w:val="00FB5863"/>
    <w:rsid w:val="00FB5929"/>
    <w:rsid w:val="00FB5BBD"/>
    <w:rsid w:val="00FB60D3"/>
    <w:rsid w:val="00FB60F1"/>
    <w:rsid w:val="00FB64FD"/>
    <w:rsid w:val="00FB7E43"/>
    <w:rsid w:val="00FC0EBF"/>
    <w:rsid w:val="00FC145B"/>
    <w:rsid w:val="00FC205A"/>
    <w:rsid w:val="00FC23BF"/>
    <w:rsid w:val="00FC303F"/>
    <w:rsid w:val="00FC3253"/>
    <w:rsid w:val="00FC34D2"/>
    <w:rsid w:val="00FC3A8C"/>
    <w:rsid w:val="00FC3AE3"/>
    <w:rsid w:val="00FC3FF3"/>
    <w:rsid w:val="00FC415C"/>
    <w:rsid w:val="00FC5A78"/>
    <w:rsid w:val="00FC619E"/>
    <w:rsid w:val="00FC7377"/>
    <w:rsid w:val="00FC7529"/>
    <w:rsid w:val="00FC78B3"/>
    <w:rsid w:val="00FD019D"/>
    <w:rsid w:val="00FD09C0"/>
    <w:rsid w:val="00FD1400"/>
    <w:rsid w:val="00FD15C6"/>
    <w:rsid w:val="00FD1B55"/>
    <w:rsid w:val="00FD1C9D"/>
    <w:rsid w:val="00FD2EB4"/>
    <w:rsid w:val="00FD3030"/>
    <w:rsid w:val="00FD38B3"/>
    <w:rsid w:val="00FD3B40"/>
    <w:rsid w:val="00FD4789"/>
    <w:rsid w:val="00FD5DE2"/>
    <w:rsid w:val="00FD5EBC"/>
    <w:rsid w:val="00FD7CAD"/>
    <w:rsid w:val="00FE0AF2"/>
    <w:rsid w:val="00FE0C21"/>
    <w:rsid w:val="00FE0E99"/>
    <w:rsid w:val="00FE21DF"/>
    <w:rsid w:val="00FE2E44"/>
    <w:rsid w:val="00FE329B"/>
    <w:rsid w:val="00FE343D"/>
    <w:rsid w:val="00FE3742"/>
    <w:rsid w:val="00FE4044"/>
    <w:rsid w:val="00FE415F"/>
    <w:rsid w:val="00FE4B1B"/>
    <w:rsid w:val="00FE4C60"/>
    <w:rsid w:val="00FE568B"/>
    <w:rsid w:val="00FE6098"/>
    <w:rsid w:val="00FE6211"/>
    <w:rsid w:val="00FE7ECB"/>
    <w:rsid w:val="00FF0189"/>
    <w:rsid w:val="00FF083E"/>
    <w:rsid w:val="00FF203D"/>
    <w:rsid w:val="00FF35F0"/>
    <w:rsid w:val="00FF3E7C"/>
    <w:rsid w:val="00FF469E"/>
    <w:rsid w:val="00FF5133"/>
    <w:rsid w:val="00FF54D9"/>
    <w:rsid w:val="00FF57EF"/>
    <w:rsid w:val="00FF6726"/>
    <w:rsid w:val="00FF69D5"/>
    <w:rsid w:val="00FF704F"/>
    <w:rsid w:val="00FF7183"/>
    <w:rsid w:val="00FF7C81"/>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CO"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245"/>
    <w:pPr>
      <w:spacing w:after="200" w:line="276" w:lineRule="auto"/>
    </w:pPr>
    <w:rPr>
      <w:sz w:val="22"/>
      <w:szCs w:val="22"/>
      <w:lang w:eastAsia="en-US"/>
    </w:rPr>
  </w:style>
  <w:style w:type="paragraph" w:styleId="Ttulo1">
    <w:name w:val="heading 1"/>
    <w:basedOn w:val="Normal"/>
    <w:next w:val="Normal"/>
    <w:link w:val="Ttulo1Car"/>
    <w:uiPriority w:val="9"/>
    <w:qFormat/>
    <w:rsid w:val="00A370A4"/>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rsid w:val="00A370A4"/>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rsid w:val="00A370A4"/>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rsid w:val="00A370A4"/>
    <w:pPr>
      <w:ind w:left="720"/>
      <w:contextualSpacing/>
    </w:pPr>
  </w:style>
  <w:style w:type="paragraph" w:styleId="Encabezado">
    <w:name w:val="header"/>
    <w:basedOn w:val="Normal"/>
    <w:link w:val="EncabezadoCar"/>
    <w:unhideWhenUsed/>
    <w:rsid w:val="00A370A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370A4"/>
  </w:style>
  <w:style w:type="paragraph" w:styleId="Piedepgina">
    <w:name w:val="footer"/>
    <w:basedOn w:val="Normal"/>
    <w:link w:val="PiedepginaCar"/>
    <w:uiPriority w:val="99"/>
    <w:unhideWhenUsed/>
    <w:rsid w:val="00A370A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370A4"/>
  </w:style>
  <w:style w:type="paragraph" w:styleId="Textodeglobo">
    <w:name w:val="Balloon Text"/>
    <w:basedOn w:val="Normal"/>
    <w:link w:val="TextodegloboCar"/>
    <w:uiPriority w:val="99"/>
    <w:semiHidden/>
    <w:unhideWhenUsed/>
    <w:rsid w:val="00A370A4"/>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sid w:val="00A370A4"/>
    <w:rPr>
      <w:rFonts w:ascii="Lucida Grande" w:hAnsi="Lucida Grande" w:cs="Lucida Grande"/>
      <w:sz w:val="18"/>
      <w:szCs w:val="18"/>
    </w:rPr>
  </w:style>
  <w:style w:type="character" w:customStyle="1" w:styleId="EncabezadoCar1">
    <w:name w:val="Encabezado Car1"/>
    <w:rsid w:val="00A370A4"/>
    <w:rPr>
      <w:rFonts w:ascii="Calibri" w:eastAsia="Calibri" w:hAnsi="Calibri"/>
      <w:sz w:val="22"/>
      <w:szCs w:val="22"/>
      <w:lang w:eastAsia="ar-SA"/>
    </w:rPr>
  </w:style>
  <w:style w:type="character" w:customStyle="1" w:styleId="Ttulo1Car">
    <w:name w:val="Título 1 Car"/>
    <w:link w:val="Ttulo1"/>
    <w:uiPriority w:val="9"/>
    <w:rsid w:val="00A370A4"/>
    <w:rPr>
      <w:rFonts w:cs="Arial"/>
      <w:b/>
      <w:color w:val="262626"/>
      <w:sz w:val="28"/>
      <w:szCs w:val="24"/>
      <w:lang w:eastAsia="en-US"/>
    </w:rPr>
  </w:style>
  <w:style w:type="character" w:customStyle="1" w:styleId="Ttulo2Car">
    <w:name w:val="Título 2 Car"/>
    <w:link w:val="Ttulo2"/>
    <w:uiPriority w:val="9"/>
    <w:rsid w:val="00A370A4"/>
    <w:rPr>
      <w:rFonts w:cs="Arial"/>
      <w:color w:val="262626"/>
      <w:sz w:val="22"/>
      <w:szCs w:val="24"/>
      <w:lang w:eastAsia="en-US"/>
    </w:rPr>
  </w:style>
  <w:style w:type="paragraph" w:styleId="Prrafodelista">
    <w:name w:val="List Paragraph"/>
    <w:aliases w:val="titulo 3,TIT 2 IND,Titulo parrafo,Dot pt,No Spacing1,List Paragraph Char Char Char,Indicator Text,Numbered Para 1,Colorful List - Accent 11,Bullet 1,F5 List Paragraph,Bullet Points,Normal. Viñetas,Párrafo de lista1,List Paragraph,List"/>
    <w:basedOn w:val="Normal"/>
    <w:link w:val="PrrafodelistaCar"/>
    <w:uiPriority w:val="34"/>
    <w:qFormat/>
    <w:rsid w:val="00A370A4"/>
    <w:pPr>
      <w:ind w:left="720"/>
      <w:contextualSpacing/>
    </w:pPr>
    <w:rPr>
      <w:rFonts w:asciiTheme="minorHAnsi" w:eastAsiaTheme="minorHAnsi" w:hAnsiTheme="minorHAnsi" w:cstheme="minorBidi"/>
    </w:rPr>
  </w:style>
  <w:style w:type="character" w:customStyle="1" w:styleId="PrrafodelistaCar">
    <w:name w:val="Párrafo de lista Car"/>
    <w:aliases w:val="titulo 3 Car,TIT 2 IND Car,Titulo parrafo Car,Dot pt Car,No Spacing1 Car,List Paragraph Char Char Char Car,Indicator Text Car,Numbered Para 1 Car,Colorful List - Accent 11 Car,Bullet 1 Car,F5 List Paragraph Car,Bullet Points Car"/>
    <w:link w:val="Prrafodelista"/>
    <w:uiPriority w:val="34"/>
    <w:qFormat/>
    <w:rsid w:val="00A370A4"/>
    <w:rPr>
      <w:rFonts w:asciiTheme="minorHAnsi" w:eastAsiaTheme="minorHAnsi" w:hAnsiTheme="minorHAnsi" w:cstheme="minorBidi"/>
      <w:sz w:val="22"/>
      <w:szCs w:val="22"/>
      <w:lang w:eastAsia="en-US"/>
    </w:rPr>
  </w:style>
  <w:style w:type="numbering" w:customStyle="1" w:styleId="Estilo1">
    <w:name w:val="Estilo1"/>
    <w:uiPriority w:val="99"/>
    <w:rsid w:val="00A370A4"/>
    <w:pPr>
      <w:numPr>
        <w:numId w:val="1"/>
      </w:numPr>
    </w:pPr>
  </w:style>
  <w:style w:type="paragraph" w:styleId="TtulodeTDC">
    <w:name w:val="TOC Heading"/>
    <w:basedOn w:val="Ttulo1"/>
    <w:next w:val="Normal"/>
    <w:uiPriority w:val="39"/>
    <w:unhideWhenUsed/>
    <w:qFormat/>
    <w:rsid w:val="00A370A4"/>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rsid w:val="00A370A4"/>
    <w:pPr>
      <w:spacing w:after="100"/>
    </w:pPr>
  </w:style>
  <w:style w:type="paragraph" w:styleId="TDC2">
    <w:name w:val="toc 2"/>
    <w:basedOn w:val="Normal"/>
    <w:next w:val="Normal"/>
    <w:autoRedefine/>
    <w:uiPriority w:val="39"/>
    <w:unhideWhenUsed/>
    <w:rsid w:val="00A370A4"/>
    <w:pPr>
      <w:spacing w:after="100"/>
      <w:ind w:left="220"/>
    </w:pPr>
  </w:style>
  <w:style w:type="character" w:styleId="Hipervnculo">
    <w:name w:val="Hyperlink"/>
    <w:basedOn w:val="Fuentedeprrafopredeter"/>
    <w:uiPriority w:val="99"/>
    <w:unhideWhenUsed/>
    <w:rsid w:val="00A370A4"/>
    <w:rPr>
      <w:color w:val="0D2E46" w:themeColor="hyperlink"/>
      <w:u w:val="single"/>
    </w:rPr>
  </w:style>
  <w:style w:type="table" w:customStyle="1" w:styleId="Tabladecuadrcula4-nfasis11">
    <w:name w:val="Tabla de cuadrícula 4 - Énfasis 11"/>
    <w:basedOn w:val="Tablanormal"/>
    <w:uiPriority w:val="49"/>
    <w:rsid w:val="00A370A4"/>
    <w:tblPr>
      <w:tblStyleRowBandSize w:val="1"/>
      <w:tblStyleColBandSize w:val="1"/>
      <w:tblInd w:w="0" w:type="dxa"/>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rsid w:val="00A370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uiPriority w:val="99"/>
    <w:semiHidden/>
    <w:unhideWhenUsed/>
    <w:rsid w:val="00A370A4"/>
    <w:rPr>
      <w:sz w:val="16"/>
      <w:szCs w:val="16"/>
    </w:rPr>
  </w:style>
  <w:style w:type="paragraph" w:styleId="Textocomentario">
    <w:name w:val="annotation text"/>
    <w:basedOn w:val="Normal"/>
    <w:link w:val="TextocomentarioCar"/>
    <w:uiPriority w:val="99"/>
    <w:semiHidden/>
    <w:unhideWhenUsed/>
    <w:rsid w:val="00A370A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370A4"/>
    <w:rPr>
      <w:lang w:eastAsia="en-US"/>
    </w:rPr>
  </w:style>
  <w:style w:type="paragraph" w:styleId="Asuntodelcomentario">
    <w:name w:val="annotation subject"/>
    <w:basedOn w:val="Textocomentario"/>
    <w:next w:val="Textocomentario"/>
    <w:link w:val="AsuntodelcomentarioCar"/>
    <w:uiPriority w:val="99"/>
    <w:semiHidden/>
    <w:unhideWhenUsed/>
    <w:rsid w:val="00A370A4"/>
    <w:rPr>
      <w:b/>
      <w:bCs/>
    </w:rPr>
  </w:style>
  <w:style w:type="character" w:customStyle="1" w:styleId="AsuntodelcomentarioCar">
    <w:name w:val="Asunto del comentario Car"/>
    <w:basedOn w:val="TextocomentarioCar"/>
    <w:link w:val="Asuntodelcomentario"/>
    <w:uiPriority w:val="99"/>
    <w:semiHidden/>
    <w:rsid w:val="00A370A4"/>
    <w:rPr>
      <w:b/>
      <w:bCs/>
      <w:lang w:eastAsia="en-US"/>
    </w:rPr>
  </w:style>
  <w:style w:type="paragraph" w:styleId="Sinespaciado">
    <w:name w:val="No Spacing"/>
    <w:link w:val="SinespaciadoCar"/>
    <w:uiPriority w:val="1"/>
    <w:qFormat/>
    <w:rsid w:val="00A370A4"/>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sid w:val="00A370A4"/>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sid w:val="00A370A4"/>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rsid w:val="00A370A4"/>
    <w:pPr>
      <w:spacing w:after="100"/>
      <w:ind w:left="440"/>
    </w:pPr>
  </w:style>
  <w:style w:type="paragraph" w:styleId="Textonotapie">
    <w:name w:val="footnote text"/>
    <w:basedOn w:val="Normal"/>
    <w:link w:val="TextonotapieCar"/>
    <w:uiPriority w:val="99"/>
    <w:semiHidden/>
    <w:unhideWhenUsed/>
    <w:rsid w:val="00A370A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A370A4"/>
    <w:rPr>
      <w:lang w:eastAsia="en-US"/>
    </w:rPr>
  </w:style>
  <w:style w:type="character" w:styleId="Refdenotaalpie">
    <w:name w:val="footnote reference"/>
    <w:basedOn w:val="Fuentedeprrafopredeter"/>
    <w:uiPriority w:val="99"/>
    <w:semiHidden/>
    <w:unhideWhenUsed/>
    <w:rsid w:val="00A370A4"/>
    <w:rPr>
      <w:vertAlign w:val="superscript"/>
    </w:rPr>
  </w:style>
  <w:style w:type="table" w:styleId="Cuadrculaclara-nfasis3">
    <w:name w:val="Light Grid Accent 3"/>
    <w:basedOn w:val="Tablanormal"/>
    <w:uiPriority w:val="62"/>
    <w:rsid w:val="00A370A4"/>
    <w:tblPr>
      <w:tblStyleRowBandSize w:val="1"/>
      <w:tblStyleColBandSize w:val="1"/>
      <w:tblInd w:w="0" w:type="dxa"/>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rsid w:val="00A370A4"/>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rsid w:val="00A370A4"/>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sid w:val="00A370A4"/>
    <w:rPr>
      <w:b/>
      <w:bCs/>
    </w:rPr>
  </w:style>
  <w:style w:type="character" w:customStyle="1" w:styleId="apple-converted-space">
    <w:name w:val="apple-converted-space"/>
    <w:basedOn w:val="Fuentedeprrafopredeter"/>
    <w:rsid w:val="00A370A4"/>
  </w:style>
  <w:style w:type="paragraph" w:styleId="z-Principiodelformulario">
    <w:name w:val="HTML Top of Form"/>
    <w:basedOn w:val="Normal"/>
    <w:next w:val="Normal"/>
    <w:link w:val="z-PrincipiodelformularioCar"/>
    <w:hidden/>
    <w:uiPriority w:val="99"/>
    <w:semiHidden/>
    <w:unhideWhenUsed/>
    <w:rsid w:val="00A370A4"/>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sid w:val="00A370A4"/>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rsid w:val="00A370A4"/>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sid w:val="00A370A4"/>
    <w:rPr>
      <w:rFonts w:ascii="Arial" w:eastAsia="Times New Roman" w:hAnsi="Arial" w:cs="Arial"/>
      <w:vanish/>
      <w:sz w:val="16"/>
      <w:szCs w:val="16"/>
      <w:lang w:eastAsia="es-CO"/>
    </w:rPr>
  </w:style>
  <w:style w:type="paragraph" w:styleId="Textoindependiente">
    <w:name w:val="Body Text"/>
    <w:basedOn w:val="Normal"/>
    <w:link w:val="TextoindependienteCar"/>
    <w:uiPriority w:val="99"/>
    <w:unhideWhenUsed/>
    <w:rsid w:val="008E6FC5"/>
    <w:pPr>
      <w:spacing w:after="120" w:line="480" w:lineRule="auto"/>
    </w:pPr>
  </w:style>
  <w:style w:type="character" w:customStyle="1" w:styleId="TextoindependienteCar">
    <w:name w:val="Texto independiente Car"/>
    <w:basedOn w:val="Fuentedeprrafopredeter"/>
    <w:link w:val="Textoindependiente"/>
    <w:uiPriority w:val="99"/>
    <w:rsid w:val="008E6FC5"/>
    <w:rPr>
      <w:sz w:val="22"/>
      <w:szCs w:val="22"/>
      <w:lang w:eastAsia="en-US"/>
    </w:rPr>
  </w:style>
  <w:style w:type="character" w:styleId="Hipervnculovisitado">
    <w:name w:val="FollowedHyperlink"/>
    <w:basedOn w:val="Fuentedeprrafopredeter"/>
    <w:uiPriority w:val="99"/>
    <w:semiHidden/>
    <w:unhideWhenUsed/>
    <w:rsid w:val="00283F10"/>
    <w:rPr>
      <w:color w:val="356A95" w:themeColor="followedHyperlink"/>
      <w:u w:val="single"/>
    </w:rPr>
  </w:style>
  <w:style w:type="character" w:customStyle="1" w:styleId="il">
    <w:name w:val="il"/>
    <w:basedOn w:val="Fuentedeprrafopredeter"/>
    <w:rsid w:val="00283F10"/>
  </w:style>
  <w:style w:type="character" w:customStyle="1" w:styleId="Mencinsinresolver1">
    <w:name w:val="Mención sin resolver1"/>
    <w:basedOn w:val="Fuentedeprrafopredeter"/>
    <w:uiPriority w:val="99"/>
    <w:semiHidden/>
    <w:unhideWhenUsed/>
    <w:rsid w:val="0053562E"/>
    <w:rPr>
      <w:color w:val="605E5C"/>
      <w:shd w:val="clear" w:color="auto" w:fill="E1DFDD"/>
    </w:rPr>
  </w:style>
  <w:style w:type="character" w:customStyle="1" w:styleId="Mencinsinresolver2">
    <w:name w:val="Mención sin resolver2"/>
    <w:basedOn w:val="Fuentedeprrafopredeter"/>
    <w:uiPriority w:val="99"/>
    <w:semiHidden/>
    <w:unhideWhenUsed/>
    <w:rsid w:val="001C6C7D"/>
    <w:rPr>
      <w:color w:val="605E5C"/>
      <w:shd w:val="clear" w:color="auto" w:fill="E1DFDD"/>
    </w:rPr>
  </w:style>
  <w:style w:type="paragraph" w:customStyle="1" w:styleId="TableParagraph">
    <w:name w:val="Table Paragraph"/>
    <w:basedOn w:val="Normal"/>
    <w:uiPriority w:val="1"/>
    <w:qFormat/>
    <w:rsid w:val="00EA6861"/>
    <w:pPr>
      <w:widowControl w:val="0"/>
      <w:autoSpaceDE w:val="0"/>
      <w:autoSpaceDN w:val="0"/>
      <w:spacing w:after="0" w:line="240" w:lineRule="auto"/>
      <w:ind w:left="107"/>
    </w:pPr>
    <w:rPr>
      <w:rFonts w:ascii="Arial MT" w:eastAsia="Arial MT" w:hAnsi="Arial MT" w:cs="Arial MT"/>
      <w:lang w:val="es-ES"/>
    </w:rPr>
  </w:style>
  <w:style w:type="table" w:customStyle="1" w:styleId="GridTable4">
    <w:name w:val="Grid Table 4"/>
    <w:basedOn w:val="Tablanormal"/>
    <w:uiPriority w:val="49"/>
    <w:rsid w:val="000F6CF2"/>
    <w:rPr>
      <w:rFonts w:asciiTheme="minorHAnsi" w:eastAsiaTheme="minorEastAsia" w:hAnsiTheme="minorHAnsi" w:cstheme="minorBidi"/>
      <w:sz w:val="24"/>
      <w:szCs w:val="24"/>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vortaltextbox">
    <w:name w:val="vortaltextbox"/>
    <w:basedOn w:val="Fuentedeprrafopredeter"/>
    <w:rsid w:val="00174FC2"/>
  </w:style>
  <w:style w:type="character" w:customStyle="1" w:styleId="readonlyattribute">
    <w:name w:val="readonlyattribute"/>
    <w:basedOn w:val="Fuentedeprrafopredeter"/>
    <w:rsid w:val="00642168"/>
  </w:style>
  <w:style w:type="character" w:customStyle="1" w:styleId="UnresolvedMention">
    <w:name w:val="Unresolved Mention"/>
    <w:basedOn w:val="Fuentedeprrafopredeter"/>
    <w:uiPriority w:val="99"/>
    <w:semiHidden/>
    <w:unhideWhenUsed/>
    <w:rsid w:val="00F806DC"/>
    <w:rPr>
      <w:color w:val="605E5C"/>
      <w:shd w:val="clear" w:color="auto" w:fill="E1DFDD"/>
    </w:rPr>
  </w:style>
  <w:style w:type="table" w:customStyle="1" w:styleId="TableNormal">
    <w:name w:val="Table Normal"/>
    <w:uiPriority w:val="2"/>
    <w:semiHidden/>
    <w:unhideWhenUsed/>
    <w:qFormat/>
    <w:rsid w:val="00032AF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Heading1">
    <w:name w:val="Heading 1"/>
    <w:basedOn w:val="Normal"/>
    <w:uiPriority w:val="1"/>
    <w:qFormat/>
    <w:rsid w:val="00032AF5"/>
    <w:pPr>
      <w:widowControl w:val="0"/>
      <w:autoSpaceDE w:val="0"/>
      <w:autoSpaceDN w:val="0"/>
      <w:spacing w:after="0" w:line="240" w:lineRule="auto"/>
      <w:ind w:left="540"/>
      <w:outlineLvl w:val="1"/>
    </w:pPr>
    <w:rPr>
      <w:rFonts w:ascii="Arial" w:eastAsia="Arial" w:hAnsi="Arial" w:cs="Arial"/>
      <w:b/>
      <w:bCs/>
      <w:lang w:val="es-ES"/>
    </w:rPr>
  </w:style>
</w:styles>
</file>

<file path=word/webSettings.xml><?xml version="1.0" encoding="utf-8"?>
<w:webSettings xmlns:r="http://schemas.openxmlformats.org/officeDocument/2006/relationships" xmlns:w="http://schemas.openxmlformats.org/wordprocessingml/2006/main">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26764296">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59641083">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032284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91365516">
      <w:bodyDiv w:val="1"/>
      <w:marLeft w:val="0"/>
      <w:marRight w:val="0"/>
      <w:marTop w:val="0"/>
      <w:marBottom w:val="0"/>
      <w:divBdr>
        <w:top w:val="none" w:sz="0" w:space="0" w:color="auto"/>
        <w:left w:val="none" w:sz="0" w:space="0" w:color="auto"/>
        <w:bottom w:val="none" w:sz="0" w:space="0" w:color="auto"/>
        <w:right w:val="none" w:sz="0" w:space="0" w:color="auto"/>
      </w:divBdr>
    </w:div>
    <w:div w:id="93331247">
      <w:bodyDiv w:val="1"/>
      <w:marLeft w:val="0"/>
      <w:marRight w:val="0"/>
      <w:marTop w:val="0"/>
      <w:marBottom w:val="0"/>
      <w:divBdr>
        <w:top w:val="none" w:sz="0" w:space="0" w:color="auto"/>
        <w:left w:val="none" w:sz="0" w:space="0" w:color="auto"/>
        <w:bottom w:val="none" w:sz="0" w:space="0" w:color="auto"/>
        <w:right w:val="none" w:sz="0" w:space="0" w:color="auto"/>
      </w:divBdr>
    </w:div>
    <w:div w:id="96491066">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29247379">
      <w:bodyDiv w:val="1"/>
      <w:marLeft w:val="0"/>
      <w:marRight w:val="0"/>
      <w:marTop w:val="0"/>
      <w:marBottom w:val="0"/>
      <w:divBdr>
        <w:top w:val="none" w:sz="0" w:space="0" w:color="auto"/>
        <w:left w:val="none" w:sz="0" w:space="0" w:color="auto"/>
        <w:bottom w:val="none" w:sz="0" w:space="0" w:color="auto"/>
        <w:right w:val="none" w:sz="0" w:space="0" w:color="auto"/>
      </w:divBdr>
    </w:div>
    <w:div w:id="145897231">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164828384">
      <w:bodyDiv w:val="1"/>
      <w:marLeft w:val="0"/>
      <w:marRight w:val="0"/>
      <w:marTop w:val="0"/>
      <w:marBottom w:val="0"/>
      <w:divBdr>
        <w:top w:val="none" w:sz="0" w:space="0" w:color="auto"/>
        <w:left w:val="none" w:sz="0" w:space="0" w:color="auto"/>
        <w:bottom w:val="none" w:sz="0" w:space="0" w:color="auto"/>
        <w:right w:val="none" w:sz="0" w:space="0" w:color="auto"/>
      </w:divBdr>
    </w:div>
    <w:div w:id="176122376">
      <w:bodyDiv w:val="1"/>
      <w:marLeft w:val="0"/>
      <w:marRight w:val="0"/>
      <w:marTop w:val="0"/>
      <w:marBottom w:val="0"/>
      <w:divBdr>
        <w:top w:val="none" w:sz="0" w:space="0" w:color="auto"/>
        <w:left w:val="none" w:sz="0" w:space="0" w:color="auto"/>
        <w:bottom w:val="none" w:sz="0" w:space="0" w:color="auto"/>
        <w:right w:val="none" w:sz="0" w:space="0" w:color="auto"/>
      </w:divBdr>
    </w:div>
    <w:div w:id="189269677">
      <w:bodyDiv w:val="1"/>
      <w:marLeft w:val="0"/>
      <w:marRight w:val="0"/>
      <w:marTop w:val="0"/>
      <w:marBottom w:val="0"/>
      <w:divBdr>
        <w:top w:val="none" w:sz="0" w:space="0" w:color="auto"/>
        <w:left w:val="none" w:sz="0" w:space="0" w:color="auto"/>
        <w:bottom w:val="none" w:sz="0" w:space="0" w:color="auto"/>
        <w:right w:val="none" w:sz="0" w:space="0" w:color="auto"/>
      </w:divBdr>
    </w:div>
    <w:div w:id="237523386">
      <w:bodyDiv w:val="1"/>
      <w:marLeft w:val="0"/>
      <w:marRight w:val="0"/>
      <w:marTop w:val="0"/>
      <w:marBottom w:val="0"/>
      <w:divBdr>
        <w:top w:val="none" w:sz="0" w:space="0" w:color="auto"/>
        <w:left w:val="none" w:sz="0" w:space="0" w:color="auto"/>
        <w:bottom w:val="none" w:sz="0" w:space="0" w:color="auto"/>
        <w:right w:val="none" w:sz="0" w:space="0" w:color="auto"/>
      </w:divBdr>
    </w:div>
    <w:div w:id="243153470">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275143889">
      <w:bodyDiv w:val="1"/>
      <w:marLeft w:val="0"/>
      <w:marRight w:val="0"/>
      <w:marTop w:val="0"/>
      <w:marBottom w:val="0"/>
      <w:divBdr>
        <w:top w:val="none" w:sz="0" w:space="0" w:color="auto"/>
        <w:left w:val="none" w:sz="0" w:space="0" w:color="auto"/>
        <w:bottom w:val="none" w:sz="0" w:space="0" w:color="auto"/>
        <w:right w:val="none" w:sz="0" w:space="0" w:color="auto"/>
      </w:divBdr>
      <w:divsChild>
        <w:div w:id="474758910">
          <w:marLeft w:val="0"/>
          <w:marRight w:val="0"/>
          <w:marTop w:val="0"/>
          <w:marBottom w:val="0"/>
          <w:divBdr>
            <w:top w:val="none" w:sz="0" w:space="0" w:color="auto"/>
            <w:left w:val="none" w:sz="0" w:space="0" w:color="auto"/>
            <w:bottom w:val="none" w:sz="0" w:space="0" w:color="auto"/>
            <w:right w:val="none" w:sz="0" w:space="0" w:color="auto"/>
          </w:divBdr>
          <w:divsChild>
            <w:div w:id="724912284">
              <w:marLeft w:val="0"/>
              <w:marRight w:val="0"/>
              <w:marTop w:val="0"/>
              <w:marBottom w:val="0"/>
              <w:divBdr>
                <w:top w:val="none" w:sz="0" w:space="0" w:color="auto"/>
                <w:left w:val="none" w:sz="0" w:space="0" w:color="auto"/>
                <w:bottom w:val="none" w:sz="0" w:space="0" w:color="auto"/>
                <w:right w:val="none" w:sz="0" w:space="0" w:color="auto"/>
              </w:divBdr>
              <w:divsChild>
                <w:div w:id="864556255">
                  <w:marLeft w:val="0"/>
                  <w:marRight w:val="0"/>
                  <w:marTop w:val="0"/>
                  <w:marBottom w:val="0"/>
                  <w:divBdr>
                    <w:top w:val="none" w:sz="0" w:space="0" w:color="auto"/>
                    <w:left w:val="none" w:sz="0" w:space="0" w:color="auto"/>
                    <w:bottom w:val="none" w:sz="0" w:space="0" w:color="auto"/>
                    <w:right w:val="none" w:sz="0" w:space="0" w:color="auto"/>
                  </w:divBdr>
                  <w:divsChild>
                    <w:div w:id="879974104">
                      <w:marLeft w:val="0"/>
                      <w:marRight w:val="0"/>
                      <w:marTop w:val="0"/>
                      <w:marBottom w:val="0"/>
                      <w:divBdr>
                        <w:top w:val="none" w:sz="0" w:space="0" w:color="auto"/>
                        <w:left w:val="none" w:sz="0" w:space="0" w:color="auto"/>
                        <w:bottom w:val="none" w:sz="0" w:space="0" w:color="auto"/>
                        <w:right w:val="none" w:sz="0" w:space="0" w:color="auto"/>
                      </w:divBdr>
                      <w:divsChild>
                        <w:div w:id="50744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6937983">
      <w:bodyDiv w:val="1"/>
      <w:marLeft w:val="0"/>
      <w:marRight w:val="0"/>
      <w:marTop w:val="0"/>
      <w:marBottom w:val="0"/>
      <w:divBdr>
        <w:top w:val="none" w:sz="0" w:space="0" w:color="auto"/>
        <w:left w:val="none" w:sz="0" w:space="0" w:color="auto"/>
        <w:bottom w:val="none" w:sz="0" w:space="0" w:color="auto"/>
        <w:right w:val="none" w:sz="0" w:space="0" w:color="auto"/>
      </w:divBdr>
    </w:div>
    <w:div w:id="290674784">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353962984">
      <w:bodyDiv w:val="1"/>
      <w:marLeft w:val="0"/>
      <w:marRight w:val="0"/>
      <w:marTop w:val="0"/>
      <w:marBottom w:val="0"/>
      <w:divBdr>
        <w:top w:val="none" w:sz="0" w:space="0" w:color="auto"/>
        <w:left w:val="none" w:sz="0" w:space="0" w:color="auto"/>
        <w:bottom w:val="none" w:sz="0" w:space="0" w:color="auto"/>
        <w:right w:val="none" w:sz="0" w:space="0" w:color="auto"/>
      </w:divBdr>
    </w:div>
    <w:div w:id="361443584">
      <w:bodyDiv w:val="1"/>
      <w:marLeft w:val="0"/>
      <w:marRight w:val="0"/>
      <w:marTop w:val="0"/>
      <w:marBottom w:val="0"/>
      <w:divBdr>
        <w:top w:val="none" w:sz="0" w:space="0" w:color="auto"/>
        <w:left w:val="none" w:sz="0" w:space="0" w:color="auto"/>
        <w:bottom w:val="none" w:sz="0" w:space="0" w:color="auto"/>
        <w:right w:val="none" w:sz="0" w:space="0" w:color="auto"/>
      </w:divBdr>
    </w:div>
    <w:div w:id="379865286">
      <w:bodyDiv w:val="1"/>
      <w:marLeft w:val="0"/>
      <w:marRight w:val="0"/>
      <w:marTop w:val="0"/>
      <w:marBottom w:val="0"/>
      <w:divBdr>
        <w:top w:val="none" w:sz="0" w:space="0" w:color="auto"/>
        <w:left w:val="none" w:sz="0" w:space="0" w:color="auto"/>
        <w:bottom w:val="none" w:sz="0" w:space="0" w:color="auto"/>
        <w:right w:val="none" w:sz="0" w:space="0" w:color="auto"/>
      </w:divBdr>
    </w:div>
    <w:div w:id="381759072">
      <w:bodyDiv w:val="1"/>
      <w:marLeft w:val="0"/>
      <w:marRight w:val="0"/>
      <w:marTop w:val="0"/>
      <w:marBottom w:val="0"/>
      <w:divBdr>
        <w:top w:val="none" w:sz="0" w:space="0" w:color="auto"/>
        <w:left w:val="none" w:sz="0" w:space="0" w:color="auto"/>
        <w:bottom w:val="none" w:sz="0" w:space="0" w:color="auto"/>
        <w:right w:val="none" w:sz="0" w:space="0" w:color="auto"/>
      </w:divBdr>
    </w:div>
    <w:div w:id="404883201">
      <w:bodyDiv w:val="1"/>
      <w:marLeft w:val="0"/>
      <w:marRight w:val="0"/>
      <w:marTop w:val="0"/>
      <w:marBottom w:val="0"/>
      <w:divBdr>
        <w:top w:val="none" w:sz="0" w:space="0" w:color="auto"/>
        <w:left w:val="none" w:sz="0" w:space="0" w:color="auto"/>
        <w:bottom w:val="none" w:sz="0" w:space="0" w:color="auto"/>
        <w:right w:val="none" w:sz="0" w:space="0" w:color="auto"/>
      </w:divBdr>
    </w:div>
    <w:div w:id="410665584">
      <w:bodyDiv w:val="1"/>
      <w:marLeft w:val="0"/>
      <w:marRight w:val="0"/>
      <w:marTop w:val="0"/>
      <w:marBottom w:val="0"/>
      <w:divBdr>
        <w:top w:val="none" w:sz="0" w:space="0" w:color="auto"/>
        <w:left w:val="none" w:sz="0" w:space="0" w:color="auto"/>
        <w:bottom w:val="none" w:sz="0" w:space="0" w:color="auto"/>
        <w:right w:val="none" w:sz="0" w:space="0" w:color="auto"/>
      </w:divBdr>
    </w:div>
    <w:div w:id="411858097">
      <w:bodyDiv w:val="1"/>
      <w:marLeft w:val="0"/>
      <w:marRight w:val="0"/>
      <w:marTop w:val="0"/>
      <w:marBottom w:val="0"/>
      <w:divBdr>
        <w:top w:val="none" w:sz="0" w:space="0" w:color="auto"/>
        <w:left w:val="none" w:sz="0" w:space="0" w:color="auto"/>
        <w:bottom w:val="none" w:sz="0" w:space="0" w:color="auto"/>
        <w:right w:val="none" w:sz="0" w:space="0" w:color="auto"/>
      </w:divBdr>
      <w:divsChild>
        <w:div w:id="2088261503">
          <w:marLeft w:val="0"/>
          <w:marRight w:val="0"/>
          <w:marTop w:val="150"/>
          <w:marBottom w:val="0"/>
          <w:divBdr>
            <w:top w:val="none" w:sz="0" w:space="0" w:color="auto"/>
            <w:left w:val="none" w:sz="0" w:space="0" w:color="auto"/>
            <w:bottom w:val="none" w:sz="0" w:space="0" w:color="auto"/>
            <w:right w:val="none" w:sz="0" w:space="0" w:color="auto"/>
          </w:divBdr>
        </w:div>
        <w:div w:id="1082484667">
          <w:marLeft w:val="118"/>
          <w:marRight w:val="0"/>
          <w:marTop w:val="300"/>
          <w:marBottom w:val="0"/>
          <w:divBdr>
            <w:top w:val="none" w:sz="0" w:space="0" w:color="auto"/>
            <w:left w:val="none" w:sz="0" w:space="0" w:color="auto"/>
            <w:bottom w:val="none" w:sz="0" w:space="0" w:color="auto"/>
            <w:right w:val="none" w:sz="0" w:space="0" w:color="auto"/>
          </w:divBdr>
        </w:div>
      </w:divsChild>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433477327">
      <w:bodyDiv w:val="1"/>
      <w:marLeft w:val="0"/>
      <w:marRight w:val="0"/>
      <w:marTop w:val="0"/>
      <w:marBottom w:val="0"/>
      <w:divBdr>
        <w:top w:val="none" w:sz="0" w:space="0" w:color="auto"/>
        <w:left w:val="none" w:sz="0" w:space="0" w:color="auto"/>
        <w:bottom w:val="none" w:sz="0" w:space="0" w:color="auto"/>
        <w:right w:val="none" w:sz="0" w:space="0" w:color="auto"/>
      </w:divBdr>
    </w:div>
    <w:div w:id="439566201">
      <w:bodyDiv w:val="1"/>
      <w:marLeft w:val="0"/>
      <w:marRight w:val="0"/>
      <w:marTop w:val="0"/>
      <w:marBottom w:val="0"/>
      <w:divBdr>
        <w:top w:val="none" w:sz="0" w:space="0" w:color="auto"/>
        <w:left w:val="none" w:sz="0" w:space="0" w:color="auto"/>
        <w:bottom w:val="none" w:sz="0" w:space="0" w:color="auto"/>
        <w:right w:val="none" w:sz="0" w:space="0" w:color="auto"/>
      </w:divBdr>
    </w:div>
    <w:div w:id="449977909">
      <w:bodyDiv w:val="1"/>
      <w:marLeft w:val="0"/>
      <w:marRight w:val="0"/>
      <w:marTop w:val="0"/>
      <w:marBottom w:val="0"/>
      <w:divBdr>
        <w:top w:val="none" w:sz="0" w:space="0" w:color="auto"/>
        <w:left w:val="none" w:sz="0" w:space="0" w:color="auto"/>
        <w:bottom w:val="none" w:sz="0" w:space="0" w:color="auto"/>
        <w:right w:val="none" w:sz="0" w:space="0" w:color="auto"/>
      </w:divBdr>
    </w:div>
    <w:div w:id="457114662">
      <w:bodyDiv w:val="1"/>
      <w:marLeft w:val="0"/>
      <w:marRight w:val="0"/>
      <w:marTop w:val="0"/>
      <w:marBottom w:val="0"/>
      <w:divBdr>
        <w:top w:val="none" w:sz="0" w:space="0" w:color="auto"/>
        <w:left w:val="none" w:sz="0" w:space="0" w:color="auto"/>
        <w:bottom w:val="none" w:sz="0" w:space="0" w:color="auto"/>
        <w:right w:val="none" w:sz="0" w:space="0" w:color="auto"/>
      </w:divBdr>
    </w:div>
    <w:div w:id="534269747">
      <w:bodyDiv w:val="1"/>
      <w:marLeft w:val="0"/>
      <w:marRight w:val="0"/>
      <w:marTop w:val="0"/>
      <w:marBottom w:val="0"/>
      <w:divBdr>
        <w:top w:val="none" w:sz="0" w:space="0" w:color="auto"/>
        <w:left w:val="none" w:sz="0" w:space="0" w:color="auto"/>
        <w:bottom w:val="none" w:sz="0" w:space="0" w:color="auto"/>
        <w:right w:val="none" w:sz="0" w:space="0" w:color="auto"/>
      </w:divBdr>
    </w:div>
    <w:div w:id="581332605">
      <w:bodyDiv w:val="1"/>
      <w:marLeft w:val="0"/>
      <w:marRight w:val="0"/>
      <w:marTop w:val="0"/>
      <w:marBottom w:val="0"/>
      <w:divBdr>
        <w:top w:val="none" w:sz="0" w:space="0" w:color="auto"/>
        <w:left w:val="none" w:sz="0" w:space="0" w:color="auto"/>
        <w:bottom w:val="none" w:sz="0" w:space="0" w:color="auto"/>
        <w:right w:val="none" w:sz="0" w:space="0" w:color="auto"/>
      </w:divBdr>
    </w:div>
    <w:div w:id="626549476">
      <w:bodyDiv w:val="1"/>
      <w:marLeft w:val="0"/>
      <w:marRight w:val="0"/>
      <w:marTop w:val="0"/>
      <w:marBottom w:val="0"/>
      <w:divBdr>
        <w:top w:val="none" w:sz="0" w:space="0" w:color="auto"/>
        <w:left w:val="none" w:sz="0" w:space="0" w:color="auto"/>
        <w:bottom w:val="none" w:sz="0" w:space="0" w:color="auto"/>
        <w:right w:val="none" w:sz="0" w:space="0" w:color="auto"/>
      </w:divBdr>
    </w:div>
    <w:div w:id="633754146">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71952210">
      <w:bodyDiv w:val="1"/>
      <w:marLeft w:val="0"/>
      <w:marRight w:val="0"/>
      <w:marTop w:val="0"/>
      <w:marBottom w:val="0"/>
      <w:divBdr>
        <w:top w:val="none" w:sz="0" w:space="0" w:color="auto"/>
        <w:left w:val="none" w:sz="0" w:space="0" w:color="auto"/>
        <w:bottom w:val="none" w:sz="0" w:space="0" w:color="auto"/>
        <w:right w:val="none" w:sz="0" w:space="0" w:color="auto"/>
      </w:divBdr>
    </w:div>
    <w:div w:id="678045955">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695616851">
      <w:bodyDiv w:val="1"/>
      <w:marLeft w:val="0"/>
      <w:marRight w:val="0"/>
      <w:marTop w:val="0"/>
      <w:marBottom w:val="0"/>
      <w:divBdr>
        <w:top w:val="none" w:sz="0" w:space="0" w:color="auto"/>
        <w:left w:val="none" w:sz="0" w:space="0" w:color="auto"/>
        <w:bottom w:val="none" w:sz="0" w:space="0" w:color="auto"/>
        <w:right w:val="none" w:sz="0" w:space="0" w:color="auto"/>
      </w:divBdr>
    </w:div>
    <w:div w:id="703404476">
      <w:bodyDiv w:val="1"/>
      <w:marLeft w:val="0"/>
      <w:marRight w:val="0"/>
      <w:marTop w:val="0"/>
      <w:marBottom w:val="0"/>
      <w:divBdr>
        <w:top w:val="none" w:sz="0" w:space="0" w:color="auto"/>
        <w:left w:val="none" w:sz="0" w:space="0" w:color="auto"/>
        <w:bottom w:val="none" w:sz="0" w:space="0" w:color="auto"/>
        <w:right w:val="none" w:sz="0" w:space="0" w:color="auto"/>
      </w:divBdr>
    </w:div>
    <w:div w:id="713890510">
      <w:bodyDiv w:val="1"/>
      <w:marLeft w:val="0"/>
      <w:marRight w:val="0"/>
      <w:marTop w:val="0"/>
      <w:marBottom w:val="0"/>
      <w:divBdr>
        <w:top w:val="none" w:sz="0" w:space="0" w:color="auto"/>
        <w:left w:val="none" w:sz="0" w:space="0" w:color="auto"/>
        <w:bottom w:val="none" w:sz="0" w:space="0" w:color="auto"/>
        <w:right w:val="none" w:sz="0" w:space="0" w:color="auto"/>
      </w:divBdr>
    </w:div>
    <w:div w:id="761268209">
      <w:bodyDiv w:val="1"/>
      <w:marLeft w:val="0"/>
      <w:marRight w:val="0"/>
      <w:marTop w:val="0"/>
      <w:marBottom w:val="0"/>
      <w:divBdr>
        <w:top w:val="none" w:sz="0" w:space="0" w:color="auto"/>
        <w:left w:val="none" w:sz="0" w:space="0" w:color="auto"/>
        <w:bottom w:val="none" w:sz="0" w:space="0" w:color="auto"/>
        <w:right w:val="none" w:sz="0" w:space="0" w:color="auto"/>
      </w:divBdr>
    </w:div>
    <w:div w:id="827939238">
      <w:bodyDiv w:val="1"/>
      <w:marLeft w:val="0"/>
      <w:marRight w:val="0"/>
      <w:marTop w:val="0"/>
      <w:marBottom w:val="0"/>
      <w:divBdr>
        <w:top w:val="none" w:sz="0" w:space="0" w:color="auto"/>
        <w:left w:val="none" w:sz="0" w:space="0" w:color="auto"/>
        <w:bottom w:val="none" w:sz="0" w:space="0" w:color="auto"/>
        <w:right w:val="none" w:sz="0" w:space="0" w:color="auto"/>
      </w:divBdr>
    </w:div>
    <w:div w:id="864950463">
      <w:bodyDiv w:val="1"/>
      <w:marLeft w:val="0"/>
      <w:marRight w:val="0"/>
      <w:marTop w:val="0"/>
      <w:marBottom w:val="0"/>
      <w:divBdr>
        <w:top w:val="none" w:sz="0" w:space="0" w:color="auto"/>
        <w:left w:val="none" w:sz="0" w:space="0" w:color="auto"/>
        <w:bottom w:val="none" w:sz="0" w:space="0" w:color="auto"/>
        <w:right w:val="none" w:sz="0" w:space="0" w:color="auto"/>
      </w:divBdr>
    </w:div>
    <w:div w:id="884946533">
      <w:bodyDiv w:val="1"/>
      <w:marLeft w:val="0"/>
      <w:marRight w:val="0"/>
      <w:marTop w:val="0"/>
      <w:marBottom w:val="0"/>
      <w:divBdr>
        <w:top w:val="none" w:sz="0" w:space="0" w:color="auto"/>
        <w:left w:val="none" w:sz="0" w:space="0" w:color="auto"/>
        <w:bottom w:val="none" w:sz="0" w:space="0" w:color="auto"/>
        <w:right w:val="none" w:sz="0" w:space="0" w:color="auto"/>
      </w:divBdr>
    </w:div>
    <w:div w:id="884952311">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01717113">
      <w:bodyDiv w:val="1"/>
      <w:marLeft w:val="0"/>
      <w:marRight w:val="0"/>
      <w:marTop w:val="0"/>
      <w:marBottom w:val="0"/>
      <w:divBdr>
        <w:top w:val="none" w:sz="0" w:space="0" w:color="auto"/>
        <w:left w:val="none" w:sz="0" w:space="0" w:color="auto"/>
        <w:bottom w:val="none" w:sz="0" w:space="0" w:color="auto"/>
        <w:right w:val="none" w:sz="0" w:space="0" w:color="auto"/>
      </w:divBdr>
    </w:div>
    <w:div w:id="917906432">
      <w:bodyDiv w:val="1"/>
      <w:marLeft w:val="0"/>
      <w:marRight w:val="0"/>
      <w:marTop w:val="0"/>
      <w:marBottom w:val="0"/>
      <w:divBdr>
        <w:top w:val="none" w:sz="0" w:space="0" w:color="auto"/>
        <w:left w:val="none" w:sz="0" w:space="0" w:color="auto"/>
        <w:bottom w:val="none" w:sz="0" w:space="0" w:color="auto"/>
        <w:right w:val="none" w:sz="0" w:space="0" w:color="auto"/>
      </w:divBdr>
    </w:div>
    <w:div w:id="9373714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967121931">
      <w:bodyDiv w:val="1"/>
      <w:marLeft w:val="0"/>
      <w:marRight w:val="0"/>
      <w:marTop w:val="0"/>
      <w:marBottom w:val="0"/>
      <w:divBdr>
        <w:top w:val="none" w:sz="0" w:space="0" w:color="auto"/>
        <w:left w:val="none" w:sz="0" w:space="0" w:color="auto"/>
        <w:bottom w:val="none" w:sz="0" w:space="0" w:color="auto"/>
        <w:right w:val="none" w:sz="0" w:space="0" w:color="auto"/>
      </w:divBdr>
    </w:div>
    <w:div w:id="1011297466">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85498347">
      <w:bodyDiv w:val="1"/>
      <w:marLeft w:val="0"/>
      <w:marRight w:val="0"/>
      <w:marTop w:val="0"/>
      <w:marBottom w:val="0"/>
      <w:divBdr>
        <w:top w:val="none" w:sz="0" w:space="0" w:color="auto"/>
        <w:left w:val="none" w:sz="0" w:space="0" w:color="auto"/>
        <w:bottom w:val="none" w:sz="0" w:space="0" w:color="auto"/>
        <w:right w:val="none" w:sz="0" w:space="0" w:color="auto"/>
      </w:divBdr>
    </w:div>
    <w:div w:id="1095244218">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107970790">
      <w:bodyDiv w:val="1"/>
      <w:marLeft w:val="0"/>
      <w:marRight w:val="0"/>
      <w:marTop w:val="0"/>
      <w:marBottom w:val="0"/>
      <w:divBdr>
        <w:top w:val="none" w:sz="0" w:space="0" w:color="auto"/>
        <w:left w:val="none" w:sz="0" w:space="0" w:color="auto"/>
        <w:bottom w:val="none" w:sz="0" w:space="0" w:color="auto"/>
        <w:right w:val="none" w:sz="0" w:space="0" w:color="auto"/>
      </w:divBdr>
    </w:div>
    <w:div w:id="1139423654">
      <w:bodyDiv w:val="1"/>
      <w:marLeft w:val="0"/>
      <w:marRight w:val="0"/>
      <w:marTop w:val="0"/>
      <w:marBottom w:val="0"/>
      <w:divBdr>
        <w:top w:val="none" w:sz="0" w:space="0" w:color="auto"/>
        <w:left w:val="none" w:sz="0" w:space="0" w:color="auto"/>
        <w:bottom w:val="none" w:sz="0" w:space="0" w:color="auto"/>
        <w:right w:val="none" w:sz="0" w:space="0" w:color="auto"/>
      </w:divBdr>
    </w:div>
    <w:div w:id="1144351642">
      <w:bodyDiv w:val="1"/>
      <w:marLeft w:val="0"/>
      <w:marRight w:val="0"/>
      <w:marTop w:val="0"/>
      <w:marBottom w:val="0"/>
      <w:divBdr>
        <w:top w:val="none" w:sz="0" w:space="0" w:color="auto"/>
        <w:left w:val="none" w:sz="0" w:space="0" w:color="auto"/>
        <w:bottom w:val="none" w:sz="0" w:space="0" w:color="auto"/>
        <w:right w:val="none" w:sz="0" w:space="0" w:color="auto"/>
      </w:divBdr>
      <w:divsChild>
        <w:div w:id="1056322888">
          <w:marLeft w:val="0"/>
          <w:marRight w:val="0"/>
          <w:marTop w:val="0"/>
          <w:marBottom w:val="0"/>
          <w:divBdr>
            <w:top w:val="none" w:sz="0" w:space="0" w:color="auto"/>
            <w:left w:val="none" w:sz="0" w:space="0" w:color="auto"/>
            <w:bottom w:val="none" w:sz="0" w:space="0" w:color="auto"/>
            <w:right w:val="none" w:sz="0" w:space="0" w:color="auto"/>
          </w:divBdr>
          <w:divsChild>
            <w:div w:id="1250699198">
              <w:marLeft w:val="0"/>
              <w:marRight w:val="0"/>
              <w:marTop w:val="15"/>
              <w:marBottom w:val="0"/>
              <w:divBdr>
                <w:top w:val="none" w:sz="0" w:space="0" w:color="auto"/>
                <w:left w:val="none" w:sz="0" w:space="0" w:color="auto"/>
                <w:bottom w:val="none" w:sz="0" w:space="0" w:color="auto"/>
                <w:right w:val="none" w:sz="0" w:space="0" w:color="auto"/>
              </w:divBdr>
              <w:divsChild>
                <w:div w:id="2100322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357726">
          <w:marLeft w:val="0"/>
          <w:marRight w:val="0"/>
          <w:marTop w:val="0"/>
          <w:marBottom w:val="0"/>
          <w:divBdr>
            <w:top w:val="none" w:sz="0" w:space="0" w:color="auto"/>
            <w:left w:val="none" w:sz="0" w:space="0" w:color="auto"/>
            <w:bottom w:val="none" w:sz="0" w:space="0" w:color="auto"/>
            <w:right w:val="none" w:sz="0" w:space="0" w:color="auto"/>
          </w:divBdr>
          <w:divsChild>
            <w:div w:id="267734333">
              <w:marLeft w:val="0"/>
              <w:marRight w:val="0"/>
              <w:marTop w:val="15"/>
              <w:marBottom w:val="0"/>
              <w:divBdr>
                <w:top w:val="none" w:sz="0" w:space="0" w:color="auto"/>
                <w:left w:val="none" w:sz="0" w:space="0" w:color="auto"/>
                <w:bottom w:val="none" w:sz="0" w:space="0" w:color="auto"/>
                <w:right w:val="none" w:sz="0" w:space="0" w:color="auto"/>
              </w:divBdr>
              <w:divsChild>
                <w:div w:id="180908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128220">
      <w:bodyDiv w:val="1"/>
      <w:marLeft w:val="0"/>
      <w:marRight w:val="0"/>
      <w:marTop w:val="0"/>
      <w:marBottom w:val="0"/>
      <w:divBdr>
        <w:top w:val="none" w:sz="0" w:space="0" w:color="auto"/>
        <w:left w:val="none" w:sz="0" w:space="0" w:color="auto"/>
        <w:bottom w:val="none" w:sz="0" w:space="0" w:color="auto"/>
        <w:right w:val="none" w:sz="0" w:space="0" w:color="auto"/>
      </w:divBdr>
    </w:div>
    <w:div w:id="1196230496">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31889565">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55935477">
      <w:bodyDiv w:val="1"/>
      <w:marLeft w:val="0"/>
      <w:marRight w:val="0"/>
      <w:marTop w:val="0"/>
      <w:marBottom w:val="0"/>
      <w:divBdr>
        <w:top w:val="none" w:sz="0" w:space="0" w:color="auto"/>
        <w:left w:val="none" w:sz="0" w:space="0" w:color="auto"/>
        <w:bottom w:val="none" w:sz="0" w:space="0" w:color="auto"/>
        <w:right w:val="none" w:sz="0" w:space="0" w:color="auto"/>
      </w:divBdr>
    </w:div>
    <w:div w:id="1261066331">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265844235">
      <w:bodyDiv w:val="1"/>
      <w:marLeft w:val="0"/>
      <w:marRight w:val="0"/>
      <w:marTop w:val="0"/>
      <w:marBottom w:val="0"/>
      <w:divBdr>
        <w:top w:val="none" w:sz="0" w:space="0" w:color="auto"/>
        <w:left w:val="none" w:sz="0" w:space="0" w:color="auto"/>
        <w:bottom w:val="none" w:sz="0" w:space="0" w:color="auto"/>
        <w:right w:val="none" w:sz="0" w:space="0" w:color="auto"/>
      </w:divBdr>
    </w:div>
    <w:div w:id="1308822289">
      <w:bodyDiv w:val="1"/>
      <w:marLeft w:val="0"/>
      <w:marRight w:val="0"/>
      <w:marTop w:val="0"/>
      <w:marBottom w:val="0"/>
      <w:divBdr>
        <w:top w:val="none" w:sz="0" w:space="0" w:color="auto"/>
        <w:left w:val="none" w:sz="0" w:space="0" w:color="auto"/>
        <w:bottom w:val="none" w:sz="0" w:space="0" w:color="auto"/>
        <w:right w:val="none" w:sz="0" w:space="0" w:color="auto"/>
      </w:divBdr>
    </w:div>
    <w:div w:id="1310477538">
      <w:bodyDiv w:val="1"/>
      <w:marLeft w:val="0"/>
      <w:marRight w:val="0"/>
      <w:marTop w:val="0"/>
      <w:marBottom w:val="0"/>
      <w:divBdr>
        <w:top w:val="none" w:sz="0" w:space="0" w:color="auto"/>
        <w:left w:val="none" w:sz="0" w:space="0" w:color="auto"/>
        <w:bottom w:val="none" w:sz="0" w:space="0" w:color="auto"/>
        <w:right w:val="none" w:sz="0" w:space="0" w:color="auto"/>
      </w:divBdr>
    </w:div>
    <w:div w:id="1320231397">
      <w:bodyDiv w:val="1"/>
      <w:marLeft w:val="0"/>
      <w:marRight w:val="0"/>
      <w:marTop w:val="0"/>
      <w:marBottom w:val="0"/>
      <w:divBdr>
        <w:top w:val="none" w:sz="0" w:space="0" w:color="auto"/>
        <w:left w:val="none" w:sz="0" w:space="0" w:color="auto"/>
        <w:bottom w:val="none" w:sz="0" w:space="0" w:color="auto"/>
        <w:right w:val="none" w:sz="0" w:space="0" w:color="auto"/>
      </w:divBdr>
    </w:div>
    <w:div w:id="1326931699">
      <w:bodyDiv w:val="1"/>
      <w:marLeft w:val="0"/>
      <w:marRight w:val="0"/>
      <w:marTop w:val="0"/>
      <w:marBottom w:val="0"/>
      <w:divBdr>
        <w:top w:val="none" w:sz="0" w:space="0" w:color="auto"/>
        <w:left w:val="none" w:sz="0" w:space="0" w:color="auto"/>
        <w:bottom w:val="none" w:sz="0" w:space="0" w:color="auto"/>
        <w:right w:val="none" w:sz="0" w:space="0" w:color="auto"/>
      </w:divBdr>
    </w:div>
    <w:div w:id="1355614340">
      <w:bodyDiv w:val="1"/>
      <w:marLeft w:val="0"/>
      <w:marRight w:val="0"/>
      <w:marTop w:val="0"/>
      <w:marBottom w:val="0"/>
      <w:divBdr>
        <w:top w:val="none" w:sz="0" w:space="0" w:color="auto"/>
        <w:left w:val="none" w:sz="0" w:space="0" w:color="auto"/>
        <w:bottom w:val="none" w:sz="0" w:space="0" w:color="auto"/>
        <w:right w:val="none" w:sz="0" w:space="0" w:color="auto"/>
      </w:divBdr>
    </w:div>
    <w:div w:id="1379278030">
      <w:bodyDiv w:val="1"/>
      <w:marLeft w:val="0"/>
      <w:marRight w:val="0"/>
      <w:marTop w:val="0"/>
      <w:marBottom w:val="0"/>
      <w:divBdr>
        <w:top w:val="none" w:sz="0" w:space="0" w:color="auto"/>
        <w:left w:val="none" w:sz="0" w:space="0" w:color="auto"/>
        <w:bottom w:val="none" w:sz="0" w:space="0" w:color="auto"/>
        <w:right w:val="none" w:sz="0" w:space="0" w:color="auto"/>
      </w:divBdr>
    </w:div>
    <w:div w:id="1401051623">
      <w:bodyDiv w:val="1"/>
      <w:marLeft w:val="0"/>
      <w:marRight w:val="0"/>
      <w:marTop w:val="0"/>
      <w:marBottom w:val="0"/>
      <w:divBdr>
        <w:top w:val="none" w:sz="0" w:space="0" w:color="auto"/>
        <w:left w:val="none" w:sz="0" w:space="0" w:color="auto"/>
        <w:bottom w:val="none" w:sz="0" w:space="0" w:color="auto"/>
        <w:right w:val="none" w:sz="0" w:space="0" w:color="auto"/>
      </w:divBdr>
    </w:div>
    <w:div w:id="1408726168">
      <w:bodyDiv w:val="1"/>
      <w:marLeft w:val="0"/>
      <w:marRight w:val="0"/>
      <w:marTop w:val="0"/>
      <w:marBottom w:val="0"/>
      <w:divBdr>
        <w:top w:val="none" w:sz="0" w:space="0" w:color="auto"/>
        <w:left w:val="none" w:sz="0" w:space="0" w:color="auto"/>
        <w:bottom w:val="none" w:sz="0" w:space="0" w:color="auto"/>
        <w:right w:val="none" w:sz="0" w:space="0" w:color="auto"/>
      </w:divBdr>
    </w:div>
    <w:div w:id="1409881041">
      <w:bodyDiv w:val="1"/>
      <w:marLeft w:val="0"/>
      <w:marRight w:val="0"/>
      <w:marTop w:val="0"/>
      <w:marBottom w:val="0"/>
      <w:divBdr>
        <w:top w:val="none" w:sz="0" w:space="0" w:color="auto"/>
        <w:left w:val="none" w:sz="0" w:space="0" w:color="auto"/>
        <w:bottom w:val="none" w:sz="0" w:space="0" w:color="auto"/>
        <w:right w:val="none" w:sz="0" w:space="0" w:color="auto"/>
      </w:divBdr>
    </w:div>
    <w:div w:id="1416128451">
      <w:bodyDiv w:val="1"/>
      <w:marLeft w:val="0"/>
      <w:marRight w:val="0"/>
      <w:marTop w:val="0"/>
      <w:marBottom w:val="0"/>
      <w:divBdr>
        <w:top w:val="none" w:sz="0" w:space="0" w:color="auto"/>
        <w:left w:val="none" w:sz="0" w:space="0" w:color="auto"/>
        <w:bottom w:val="none" w:sz="0" w:space="0" w:color="auto"/>
        <w:right w:val="none" w:sz="0" w:space="0" w:color="auto"/>
      </w:divBdr>
    </w:div>
    <w:div w:id="1417478558">
      <w:bodyDiv w:val="1"/>
      <w:marLeft w:val="0"/>
      <w:marRight w:val="0"/>
      <w:marTop w:val="0"/>
      <w:marBottom w:val="0"/>
      <w:divBdr>
        <w:top w:val="none" w:sz="0" w:space="0" w:color="auto"/>
        <w:left w:val="none" w:sz="0" w:space="0" w:color="auto"/>
        <w:bottom w:val="none" w:sz="0" w:space="0" w:color="auto"/>
        <w:right w:val="none" w:sz="0" w:space="0" w:color="auto"/>
      </w:divBdr>
    </w:div>
    <w:div w:id="1435976658">
      <w:bodyDiv w:val="1"/>
      <w:marLeft w:val="0"/>
      <w:marRight w:val="0"/>
      <w:marTop w:val="0"/>
      <w:marBottom w:val="0"/>
      <w:divBdr>
        <w:top w:val="none" w:sz="0" w:space="0" w:color="auto"/>
        <w:left w:val="none" w:sz="0" w:space="0" w:color="auto"/>
        <w:bottom w:val="none" w:sz="0" w:space="0" w:color="auto"/>
        <w:right w:val="none" w:sz="0" w:space="0" w:color="auto"/>
      </w:divBdr>
    </w:div>
    <w:div w:id="1440369745">
      <w:bodyDiv w:val="1"/>
      <w:marLeft w:val="0"/>
      <w:marRight w:val="0"/>
      <w:marTop w:val="0"/>
      <w:marBottom w:val="0"/>
      <w:divBdr>
        <w:top w:val="none" w:sz="0" w:space="0" w:color="auto"/>
        <w:left w:val="none" w:sz="0" w:space="0" w:color="auto"/>
        <w:bottom w:val="none" w:sz="0" w:space="0" w:color="auto"/>
        <w:right w:val="none" w:sz="0" w:space="0" w:color="auto"/>
      </w:divBdr>
    </w:div>
    <w:div w:id="1535574772">
      <w:bodyDiv w:val="1"/>
      <w:marLeft w:val="0"/>
      <w:marRight w:val="0"/>
      <w:marTop w:val="0"/>
      <w:marBottom w:val="0"/>
      <w:divBdr>
        <w:top w:val="none" w:sz="0" w:space="0" w:color="auto"/>
        <w:left w:val="none" w:sz="0" w:space="0" w:color="auto"/>
        <w:bottom w:val="none" w:sz="0" w:space="0" w:color="auto"/>
        <w:right w:val="none" w:sz="0" w:space="0" w:color="auto"/>
      </w:divBdr>
    </w:div>
    <w:div w:id="1545017541">
      <w:bodyDiv w:val="1"/>
      <w:marLeft w:val="0"/>
      <w:marRight w:val="0"/>
      <w:marTop w:val="0"/>
      <w:marBottom w:val="0"/>
      <w:divBdr>
        <w:top w:val="none" w:sz="0" w:space="0" w:color="auto"/>
        <w:left w:val="none" w:sz="0" w:space="0" w:color="auto"/>
        <w:bottom w:val="none" w:sz="0" w:space="0" w:color="auto"/>
        <w:right w:val="none" w:sz="0" w:space="0" w:color="auto"/>
      </w:divBdr>
    </w:div>
    <w:div w:id="1550922376">
      <w:bodyDiv w:val="1"/>
      <w:marLeft w:val="0"/>
      <w:marRight w:val="0"/>
      <w:marTop w:val="0"/>
      <w:marBottom w:val="0"/>
      <w:divBdr>
        <w:top w:val="none" w:sz="0" w:space="0" w:color="auto"/>
        <w:left w:val="none" w:sz="0" w:space="0" w:color="auto"/>
        <w:bottom w:val="none" w:sz="0" w:space="0" w:color="auto"/>
        <w:right w:val="none" w:sz="0" w:space="0" w:color="auto"/>
      </w:divBdr>
    </w:div>
    <w:div w:id="1553156387">
      <w:bodyDiv w:val="1"/>
      <w:marLeft w:val="0"/>
      <w:marRight w:val="0"/>
      <w:marTop w:val="0"/>
      <w:marBottom w:val="0"/>
      <w:divBdr>
        <w:top w:val="none" w:sz="0" w:space="0" w:color="auto"/>
        <w:left w:val="none" w:sz="0" w:space="0" w:color="auto"/>
        <w:bottom w:val="none" w:sz="0" w:space="0" w:color="auto"/>
        <w:right w:val="none" w:sz="0" w:space="0" w:color="auto"/>
      </w:divBdr>
    </w:div>
    <w:div w:id="1596666795">
      <w:bodyDiv w:val="1"/>
      <w:marLeft w:val="0"/>
      <w:marRight w:val="0"/>
      <w:marTop w:val="0"/>
      <w:marBottom w:val="0"/>
      <w:divBdr>
        <w:top w:val="none" w:sz="0" w:space="0" w:color="auto"/>
        <w:left w:val="none" w:sz="0" w:space="0" w:color="auto"/>
        <w:bottom w:val="none" w:sz="0" w:space="0" w:color="auto"/>
        <w:right w:val="none" w:sz="0" w:space="0" w:color="auto"/>
      </w:divBdr>
    </w:div>
    <w:div w:id="1601983321">
      <w:bodyDiv w:val="1"/>
      <w:marLeft w:val="0"/>
      <w:marRight w:val="0"/>
      <w:marTop w:val="0"/>
      <w:marBottom w:val="0"/>
      <w:divBdr>
        <w:top w:val="none" w:sz="0" w:space="0" w:color="auto"/>
        <w:left w:val="none" w:sz="0" w:space="0" w:color="auto"/>
        <w:bottom w:val="none" w:sz="0" w:space="0" w:color="auto"/>
        <w:right w:val="none" w:sz="0" w:space="0" w:color="auto"/>
      </w:divBdr>
    </w:div>
    <w:div w:id="1648238080">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697537031">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750343001">
      <w:bodyDiv w:val="1"/>
      <w:marLeft w:val="0"/>
      <w:marRight w:val="0"/>
      <w:marTop w:val="0"/>
      <w:marBottom w:val="0"/>
      <w:divBdr>
        <w:top w:val="none" w:sz="0" w:space="0" w:color="auto"/>
        <w:left w:val="none" w:sz="0" w:space="0" w:color="auto"/>
        <w:bottom w:val="none" w:sz="0" w:space="0" w:color="auto"/>
        <w:right w:val="none" w:sz="0" w:space="0" w:color="auto"/>
      </w:divBdr>
    </w:div>
    <w:div w:id="1801265780">
      <w:bodyDiv w:val="1"/>
      <w:marLeft w:val="0"/>
      <w:marRight w:val="0"/>
      <w:marTop w:val="0"/>
      <w:marBottom w:val="0"/>
      <w:divBdr>
        <w:top w:val="none" w:sz="0" w:space="0" w:color="auto"/>
        <w:left w:val="none" w:sz="0" w:space="0" w:color="auto"/>
        <w:bottom w:val="none" w:sz="0" w:space="0" w:color="auto"/>
        <w:right w:val="none" w:sz="0" w:space="0" w:color="auto"/>
      </w:divBdr>
    </w:div>
    <w:div w:id="1803963058">
      <w:bodyDiv w:val="1"/>
      <w:marLeft w:val="0"/>
      <w:marRight w:val="0"/>
      <w:marTop w:val="0"/>
      <w:marBottom w:val="0"/>
      <w:divBdr>
        <w:top w:val="none" w:sz="0" w:space="0" w:color="auto"/>
        <w:left w:val="none" w:sz="0" w:space="0" w:color="auto"/>
        <w:bottom w:val="none" w:sz="0" w:space="0" w:color="auto"/>
        <w:right w:val="none" w:sz="0" w:space="0" w:color="auto"/>
      </w:divBdr>
    </w:div>
    <w:div w:id="1803965236">
      <w:bodyDiv w:val="1"/>
      <w:marLeft w:val="0"/>
      <w:marRight w:val="0"/>
      <w:marTop w:val="0"/>
      <w:marBottom w:val="0"/>
      <w:divBdr>
        <w:top w:val="none" w:sz="0" w:space="0" w:color="auto"/>
        <w:left w:val="none" w:sz="0" w:space="0" w:color="auto"/>
        <w:bottom w:val="none" w:sz="0" w:space="0" w:color="auto"/>
        <w:right w:val="none" w:sz="0" w:space="0" w:color="auto"/>
      </w:divBdr>
    </w:div>
    <w:div w:id="1811169656">
      <w:bodyDiv w:val="1"/>
      <w:marLeft w:val="0"/>
      <w:marRight w:val="0"/>
      <w:marTop w:val="0"/>
      <w:marBottom w:val="0"/>
      <w:divBdr>
        <w:top w:val="none" w:sz="0" w:space="0" w:color="auto"/>
        <w:left w:val="none" w:sz="0" w:space="0" w:color="auto"/>
        <w:bottom w:val="none" w:sz="0" w:space="0" w:color="auto"/>
        <w:right w:val="none" w:sz="0" w:space="0" w:color="auto"/>
      </w:divBdr>
    </w:div>
    <w:div w:id="1811484566">
      <w:bodyDiv w:val="1"/>
      <w:marLeft w:val="0"/>
      <w:marRight w:val="0"/>
      <w:marTop w:val="0"/>
      <w:marBottom w:val="0"/>
      <w:divBdr>
        <w:top w:val="none" w:sz="0" w:space="0" w:color="auto"/>
        <w:left w:val="none" w:sz="0" w:space="0" w:color="auto"/>
        <w:bottom w:val="none" w:sz="0" w:space="0" w:color="auto"/>
        <w:right w:val="none" w:sz="0" w:space="0" w:color="auto"/>
      </w:divBdr>
    </w:div>
    <w:div w:id="1814062034">
      <w:bodyDiv w:val="1"/>
      <w:marLeft w:val="0"/>
      <w:marRight w:val="0"/>
      <w:marTop w:val="0"/>
      <w:marBottom w:val="0"/>
      <w:divBdr>
        <w:top w:val="none" w:sz="0" w:space="0" w:color="auto"/>
        <w:left w:val="none" w:sz="0" w:space="0" w:color="auto"/>
        <w:bottom w:val="none" w:sz="0" w:space="0" w:color="auto"/>
        <w:right w:val="none" w:sz="0" w:space="0" w:color="auto"/>
      </w:divBdr>
    </w:div>
    <w:div w:id="1816141531">
      <w:bodyDiv w:val="1"/>
      <w:marLeft w:val="0"/>
      <w:marRight w:val="0"/>
      <w:marTop w:val="0"/>
      <w:marBottom w:val="0"/>
      <w:divBdr>
        <w:top w:val="none" w:sz="0" w:space="0" w:color="auto"/>
        <w:left w:val="none" w:sz="0" w:space="0" w:color="auto"/>
        <w:bottom w:val="none" w:sz="0" w:space="0" w:color="auto"/>
        <w:right w:val="none" w:sz="0" w:space="0" w:color="auto"/>
      </w:divBdr>
    </w:div>
    <w:div w:id="1819030846">
      <w:bodyDiv w:val="1"/>
      <w:marLeft w:val="0"/>
      <w:marRight w:val="0"/>
      <w:marTop w:val="0"/>
      <w:marBottom w:val="0"/>
      <w:divBdr>
        <w:top w:val="none" w:sz="0" w:space="0" w:color="auto"/>
        <w:left w:val="none" w:sz="0" w:space="0" w:color="auto"/>
        <w:bottom w:val="none" w:sz="0" w:space="0" w:color="auto"/>
        <w:right w:val="none" w:sz="0" w:space="0" w:color="auto"/>
      </w:divBdr>
    </w:div>
    <w:div w:id="1839541537">
      <w:bodyDiv w:val="1"/>
      <w:marLeft w:val="0"/>
      <w:marRight w:val="0"/>
      <w:marTop w:val="0"/>
      <w:marBottom w:val="0"/>
      <w:divBdr>
        <w:top w:val="none" w:sz="0" w:space="0" w:color="auto"/>
        <w:left w:val="none" w:sz="0" w:space="0" w:color="auto"/>
        <w:bottom w:val="none" w:sz="0" w:space="0" w:color="auto"/>
        <w:right w:val="none" w:sz="0" w:space="0" w:color="auto"/>
      </w:divBdr>
    </w:div>
    <w:div w:id="1868836003">
      <w:bodyDiv w:val="1"/>
      <w:marLeft w:val="0"/>
      <w:marRight w:val="0"/>
      <w:marTop w:val="0"/>
      <w:marBottom w:val="0"/>
      <w:divBdr>
        <w:top w:val="none" w:sz="0" w:space="0" w:color="auto"/>
        <w:left w:val="none" w:sz="0" w:space="0" w:color="auto"/>
        <w:bottom w:val="none" w:sz="0" w:space="0" w:color="auto"/>
        <w:right w:val="none" w:sz="0" w:space="0" w:color="auto"/>
      </w:divBdr>
    </w:div>
    <w:div w:id="1873490285">
      <w:bodyDiv w:val="1"/>
      <w:marLeft w:val="0"/>
      <w:marRight w:val="0"/>
      <w:marTop w:val="0"/>
      <w:marBottom w:val="0"/>
      <w:divBdr>
        <w:top w:val="none" w:sz="0" w:space="0" w:color="auto"/>
        <w:left w:val="none" w:sz="0" w:space="0" w:color="auto"/>
        <w:bottom w:val="none" w:sz="0" w:space="0" w:color="auto"/>
        <w:right w:val="none" w:sz="0" w:space="0" w:color="auto"/>
      </w:divBdr>
    </w:div>
    <w:div w:id="1903246879">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45385325">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1983272589">
      <w:bodyDiv w:val="1"/>
      <w:marLeft w:val="0"/>
      <w:marRight w:val="0"/>
      <w:marTop w:val="0"/>
      <w:marBottom w:val="0"/>
      <w:divBdr>
        <w:top w:val="none" w:sz="0" w:space="0" w:color="auto"/>
        <w:left w:val="none" w:sz="0" w:space="0" w:color="auto"/>
        <w:bottom w:val="none" w:sz="0" w:space="0" w:color="auto"/>
        <w:right w:val="none" w:sz="0" w:space="0" w:color="auto"/>
      </w:divBdr>
    </w:div>
    <w:div w:id="1997298382">
      <w:bodyDiv w:val="1"/>
      <w:marLeft w:val="0"/>
      <w:marRight w:val="0"/>
      <w:marTop w:val="0"/>
      <w:marBottom w:val="0"/>
      <w:divBdr>
        <w:top w:val="none" w:sz="0" w:space="0" w:color="auto"/>
        <w:left w:val="none" w:sz="0" w:space="0" w:color="auto"/>
        <w:bottom w:val="none" w:sz="0" w:space="0" w:color="auto"/>
        <w:right w:val="none" w:sz="0" w:space="0" w:color="auto"/>
      </w:divBdr>
    </w:div>
    <w:div w:id="2000187206">
      <w:bodyDiv w:val="1"/>
      <w:marLeft w:val="0"/>
      <w:marRight w:val="0"/>
      <w:marTop w:val="0"/>
      <w:marBottom w:val="0"/>
      <w:divBdr>
        <w:top w:val="none" w:sz="0" w:space="0" w:color="auto"/>
        <w:left w:val="none" w:sz="0" w:space="0" w:color="auto"/>
        <w:bottom w:val="none" w:sz="0" w:space="0" w:color="auto"/>
        <w:right w:val="none" w:sz="0" w:space="0" w:color="auto"/>
      </w:divBdr>
    </w:div>
    <w:div w:id="2005665004">
      <w:bodyDiv w:val="1"/>
      <w:marLeft w:val="0"/>
      <w:marRight w:val="0"/>
      <w:marTop w:val="0"/>
      <w:marBottom w:val="0"/>
      <w:divBdr>
        <w:top w:val="none" w:sz="0" w:space="0" w:color="auto"/>
        <w:left w:val="none" w:sz="0" w:space="0" w:color="auto"/>
        <w:bottom w:val="none" w:sz="0" w:space="0" w:color="auto"/>
        <w:right w:val="none" w:sz="0" w:space="0" w:color="auto"/>
      </w:divBdr>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35305225">
      <w:bodyDiv w:val="1"/>
      <w:marLeft w:val="0"/>
      <w:marRight w:val="0"/>
      <w:marTop w:val="0"/>
      <w:marBottom w:val="0"/>
      <w:divBdr>
        <w:top w:val="none" w:sz="0" w:space="0" w:color="auto"/>
        <w:left w:val="none" w:sz="0" w:space="0" w:color="auto"/>
        <w:bottom w:val="none" w:sz="0" w:space="0" w:color="auto"/>
        <w:right w:val="none" w:sz="0" w:space="0" w:color="auto"/>
      </w:divBdr>
    </w:div>
    <w:div w:id="2053650079">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 w:id="2103405392">
      <w:bodyDiv w:val="1"/>
      <w:marLeft w:val="0"/>
      <w:marRight w:val="0"/>
      <w:marTop w:val="0"/>
      <w:marBottom w:val="0"/>
      <w:divBdr>
        <w:top w:val="none" w:sz="0" w:space="0" w:color="auto"/>
        <w:left w:val="none" w:sz="0" w:space="0" w:color="auto"/>
        <w:bottom w:val="none" w:sz="0" w:space="0" w:color="auto"/>
        <w:right w:val="none" w:sz="0" w:space="0" w:color="auto"/>
      </w:divBdr>
    </w:div>
    <w:div w:id="2124417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mensaje_alerta(%222083%22)"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3" ma:contentTypeDescription="Create a new document." ma:contentTypeScope="" ma:versionID="11837b6c98d7aefad81a7b94b0004dbd">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fedc529ac2fbcf8f426551e58d4cb58f"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12EAB8-29EA-495E-81C4-955F7C1C8C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450D50-880D-4B22-8F8E-5B909E18CE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FD1FB2-7B42-4AE9-A508-488C0E8907AD}">
  <ds:schemaRefs>
    <ds:schemaRef ds:uri="http://schemas.openxmlformats.org/officeDocument/2006/bibliography"/>
  </ds:schemaRefs>
</ds:datastoreItem>
</file>

<file path=customXml/itemProps4.xml><?xml version="1.0" encoding="utf-8"?>
<ds:datastoreItem xmlns:ds="http://schemas.openxmlformats.org/officeDocument/2006/customXml" ds:itemID="{7CF8D33A-C2DB-44C7-9BCC-00F4D8D30E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4296</TotalTime>
  <Pages>13</Pages>
  <Words>4200</Words>
  <Characters>23104</Characters>
  <Application>Microsoft Office Word</Application>
  <DocSecurity>0</DocSecurity>
  <Lines>192</Lines>
  <Paragraphs>54</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27250</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CAROLINA MONTEALEGRE ROJAS</cp:lastModifiedBy>
  <cp:revision>20</cp:revision>
  <cp:lastPrinted>2022-05-04T20:20:00Z</cp:lastPrinted>
  <dcterms:created xsi:type="dcterms:W3CDTF">2024-11-28T22:44:00Z</dcterms:created>
  <dcterms:modified xsi:type="dcterms:W3CDTF">2024-12-02T01:20:00Z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2022-10-26T22:57:31Z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be9c1c83-9452-40ad-a82a-538a9053b231</vt:lpwstr>
  </property>
  <property fmtid="{D5CDD505-2E9C-101B-9397-08002B2CF9AE}" pid="9" name="MSIP_Label_1299739c-ad3d-4908-806e-4d91151a6e13_ContentBits">
    <vt:lpwstr>0</vt:lpwstr>
  </property>
</Properties>
</file>